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219D04" w14:textId="77777777" w:rsidR="00F63EEC" w:rsidRDefault="00F63EEC" w:rsidP="00F63EEC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>Załącznik nr 1.5 do Zarządzenia Rektora UR  nr 7/2023</w:t>
      </w:r>
    </w:p>
    <w:p w14:paraId="71AFDA62" w14:textId="228AAA08" w:rsidR="007A7333" w:rsidRPr="00B33112" w:rsidRDefault="007A7333" w:rsidP="007A7333">
      <w:pPr>
        <w:spacing w:line="240" w:lineRule="auto"/>
        <w:jc w:val="center"/>
        <w:rPr>
          <w:rFonts w:ascii="Corbel" w:hAnsi="Corbel"/>
          <w:bCs/>
          <w:i/>
          <w:sz w:val="24"/>
          <w:szCs w:val="24"/>
        </w:rPr>
      </w:pPr>
      <w:r w:rsidRPr="00B33112">
        <w:rPr>
          <w:rFonts w:ascii="Corbel" w:hAnsi="Corbel"/>
          <w:b/>
          <w:smallCaps/>
          <w:sz w:val="24"/>
          <w:szCs w:val="24"/>
        </w:rPr>
        <w:t>SYLABUS</w:t>
      </w:r>
    </w:p>
    <w:p w14:paraId="0259E7BA" w14:textId="53AAF377" w:rsidR="007A7333" w:rsidRPr="00B33112" w:rsidRDefault="007A7333" w:rsidP="007A7333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33112">
        <w:rPr>
          <w:rFonts w:ascii="Corbel" w:hAnsi="Corbel"/>
          <w:b/>
          <w:smallCaps/>
          <w:sz w:val="24"/>
          <w:szCs w:val="24"/>
        </w:rPr>
        <w:t>dotyczy cyklu kształcenia 202</w:t>
      </w:r>
      <w:r w:rsidR="000675B1">
        <w:rPr>
          <w:rFonts w:ascii="Corbel" w:hAnsi="Corbel"/>
          <w:b/>
          <w:smallCaps/>
          <w:sz w:val="24"/>
          <w:szCs w:val="24"/>
        </w:rPr>
        <w:t>6</w:t>
      </w:r>
      <w:r w:rsidRPr="00B33112">
        <w:rPr>
          <w:rFonts w:ascii="Corbel" w:hAnsi="Corbel"/>
          <w:b/>
          <w:smallCaps/>
          <w:sz w:val="24"/>
          <w:szCs w:val="24"/>
        </w:rPr>
        <w:t>-20</w:t>
      </w:r>
      <w:r w:rsidR="007A03F9">
        <w:rPr>
          <w:rFonts w:ascii="Corbel" w:hAnsi="Corbel"/>
          <w:b/>
          <w:smallCaps/>
          <w:sz w:val="24"/>
          <w:szCs w:val="24"/>
        </w:rPr>
        <w:t>3</w:t>
      </w:r>
      <w:r w:rsidR="000675B1">
        <w:rPr>
          <w:rFonts w:ascii="Corbel" w:hAnsi="Corbel"/>
          <w:b/>
          <w:smallCaps/>
          <w:sz w:val="24"/>
          <w:szCs w:val="24"/>
        </w:rPr>
        <w:t>1</w:t>
      </w:r>
      <w:r w:rsidRPr="00B33112">
        <w:rPr>
          <w:rFonts w:ascii="Corbel" w:hAnsi="Corbel"/>
          <w:i/>
          <w:sz w:val="24"/>
          <w:szCs w:val="24"/>
        </w:rPr>
        <w:t xml:space="preserve">                                          </w:t>
      </w:r>
    </w:p>
    <w:p w14:paraId="4E1B8371" w14:textId="134A1C77" w:rsidR="00445970" w:rsidRPr="00B33112" w:rsidRDefault="007A7333" w:rsidP="007A7333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  <w:r w:rsidRPr="00B33112">
        <w:rPr>
          <w:rFonts w:ascii="Corbel" w:hAnsi="Corbel"/>
          <w:sz w:val="24"/>
          <w:szCs w:val="24"/>
        </w:rPr>
        <w:t xml:space="preserve">Rok akademicki   </w:t>
      </w:r>
      <w:r w:rsidRPr="00B33112">
        <w:rPr>
          <w:rFonts w:ascii="Corbel" w:hAnsi="Corbel"/>
          <w:b/>
          <w:sz w:val="24"/>
          <w:szCs w:val="24"/>
        </w:rPr>
        <w:t>202</w:t>
      </w:r>
      <w:r w:rsidR="000675B1">
        <w:rPr>
          <w:rFonts w:ascii="Corbel" w:hAnsi="Corbel"/>
          <w:b/>
          <w:sz w:val="24"/>
          <w:szCs w:val="24"/>
        </w:rPr>
        <w:t>9</w:t>
      </w:r>
      <w:r w:rsidR="007A03F9">
        <w:rPr>
          <w:rFonts w:ascii="Corbel" w:hAnsi="Corbel"/>
          <w:b/>
          <w:sz w:val="24"/>
          <w:szCs w:val="24"/>
        </w:rPr>
        <w:t>/</w:t>
      </w:r>
      <w:r w:rsidRPr="00B33112">
        <w:rPr>
          <w:rFonts w:ascii="Corbel" w:hAnsi="Corbel"/>
          <w:b/>
          <w:sz w:val="24"/>
          <w:szCs w:val="24"/>
        </w:rPr>
        <w:t>20</w:t>
      </w:r>
      <w:r w:rsidR="000675B1">
        <w:rPr>
          <w:rFonts w:ascii="Corbel" w:hAnsi="Corbel"/>
          <w:b/>
          <w:sz w:val="24"/>
          <w:szCs w:val="24"/>
        </w:rPr>
        <w:t>30 i 2030/2031</w:t>
      </w:r>
    </w:p>
    <w:p w14:paraId="108E5ABA" w14:textId="77777777" w:rsidR="0085747A" w:rsidRPr="00B33112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03B3F6D" w14:textId="77777777" w:rsidR="0085747A" w:rsidRPr="00B33112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33112">
        <w:rPr>
          <w:rFonts w:ascii="Corbel" w:hAnsi="Corbel"/>
          <w:szCs w:val="24"/>
        </w:rPr>
        <w:t xml:space="preserve">1. </w:t>
      </w:r>
      <w:r w:rsidR="0085747A" w:rsidRPr="00B33112">
        <w:rPr>
          <w:rFonts w:ascii="Corbel" w:hAnsi="Corbel"/>
          <w:szCs w:val="24"/>
        </w:rPr>
        <w:t xml:space="preserve">Podstawowe </w:t>
      </w:r>
      <w:r w:rsidR="00445970" w:rsidRPr="00B33112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33112" w14:paraId="66CF75A0" w14:textId="77777777" w:rsidTr="00B819C8">
        <w:tc>
          <w:tcPr>
            <w:tcW w:w="2694" w:type="dxa"/>
            <w:vAlign w:val="center"/>
          </w:tcPr>
          <w:p w14:paraId="3BFD18BB" w14:textId="77777777" w:rsidR="0085747A" w:rsidRPr="00B33112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33112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7AA997E" w14:textId="71C07BAD" w:rsidR="0085747A" w:rsidRPr="00B33112" w:rsidRDefault="00BE69B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T</w:t>
            </w:r>
            <w:r w:rsidR="003C3CB1" w:rsidRPr="00B33112">
              <w:rPr>
                <w:rFonts w:ascii="Corbel" w:eastAsia="Times New Roman" w:hAnsi="Corbel"/>
                <w:sz w:val="24"/>
                <w:szCs w:val="24"/>
                <w:lang w:eastAsia="pl-PL"/>
              </w:rPr>
              <w:t>echnologie informacyjne w pracy grup zróżnicowanych</w:t>
            </w:r>
          </w:p>
        </w:tc>
      </w:tr>
      <w:tr w:rsidR="007A7333" w:rsidRPr="00B33112" w14:paraId="6824A4B9" w14:textId="77777777" w:rsidTr="00B819C8">
        <w:tc>
          <w:tcPr>
            <w:tcW w:w="2694" w:type="dxa"/>
            <w:vAlign w:val="center"/>
          </w:tcPr>
          <w:p w14:paraId="3FE068E5" w14:textId="77777777" w:rsidR="007A7333" w:rsidRPr="00B33112" w:rsidRDefault="007A7333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33112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1F24F701" w14:textId="77777777" w:rsidR="007A7333" w:rsidRPr="00B33112" w:rsidRDefault="007A7333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33112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7A7333" w:rsidRPr="00B33112" w14:paraId="6F9386C9" w14:textId="77777777" w:rsidTr="00B819C8">
        <w:tc>
          <w:tcPr>
            <w:tcW w:w="2694" w:type="dxa"/>
            <w:vAlign w:val="center"/>
          </w:tcPr>
          <w:p w14:paraId="60D0325C" w14:textId="77777777" w:rsidR="007A7333" w:rsidRPr="00B33112" w:rsidRDefault="007A7333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33112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2E28D581" w14:textId="5D7828B4" w:rsidR="007A7333" w:rsidRPr="00B33112" w:rsidRDefault="007A03F9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A03F9">
              <w:rPr>
                <w:rFonts w:ascii="Corbel" w:hAnsi="Corbel"/>
                <w:b w:val="0"/>
                <w:color w:val="auto"/>
                <w:sz w:val="24"/>
                <w:szCs w:val="24"/>
              </w:rPr>
              <w:t>Wydział Pedagogiki i Filozofii</w:t>
            </w:r>
          </w:p>
        </w:tc>
      </w:tr>
      <w:tr w:rsidR="007A7333" w:rsidRPr="00B33112" w14:paraId="253941DC" w14:textId="77777777" w:rsidTr="00B819C8">
        <w:tc>
          <w:tcPr>
            <w:tcW w:w="2694" w:type="dxa"/>
            <w:vAlign w:val="center"/>
          </w:tcPr>
          <w:p w14:paraId="09A6AD75" w14:textId="77777777" w:rsidR="007A7333" w:rsidRPr="00B33112" w:rsidRDefault="007A7333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33112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A590C49" w14:textId="77777777" w:rsidR="007A7333" w:rsidRPr="00B33112" w:rsidRDefault="007A7333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33112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7A7333" w:rsidRPr="00B33112" w14:paraId="5E7DD5D0" w14:textId="77777777" w:rsidTr="00B819C8">
        <w:tc>
          <w:tcPr>
            <w:tcW w:w="2694" w:type="dxa"/>
            <w:vAlign w:val="center"/>
          </w:tcPr>
          <w:p w14:paraId="20A059A2" w14:textId="77777777" w:rsidR="007A7333" w:rsidRPr="00B33112" w:rsidRDefault="007A7333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33112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429B64FB" w14:textId="3780DD0F" w:rsidR="007A7333" w:rsidRPr="00B33112" w:rsidRDefault="007A03F9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7A7333" w:rsidRPr="00B33112">
              <w:rPr>
                <w:rFonts w:ascii="Corbel" w:hAnsi="Corbel"/>
                <w:b w:val="0"/>
                <w:sz w:val="24"/>
                <w:szCs w:val="24"/>
              </w:rPr>
              <w:t>edagogika specjalna</w:t>
            </w:r>
          </w:p>
        </w:tc>
      </w:tr>
      <w:tr w:rsidR="007A7333" w:rsidRPr="00B33112" w14:paraId="6E1DFFEA" w14:textId="77777777" w:rsidTr="00B819C8">
        <w:tc>
          <w:tcPr>
            <w:tcW w:w="2694" w:type="dxa"/>
            <w:vAlign w:val="center"/>
          </w:tcPr>
          <w:p w14:paraId="1C80643B" w14:textId="77777777" w:rsidR="007A7333" w:rsidRPr="00B33112" w:rsidRDefault="007A7333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33112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491F2D8" w14:textId="77777777" w:rsidR="007A7333" w:rsidRPr="00B33112" w:rsidRDefault="007A7333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33112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7A7333" w:rsidRPr="00B33112" w14:paraId="18DDB1F2" w14:textId="77777777" w:rsidTr="00B819C8">
        <w:tc>
          <w:tcPr>
            <w:tcW w:w="2694" w:type="dxa"/>
            <w:vAlign w:val="center"/>
          </w:tcPr>
          <w:p w14:paraId="0FEF9DBC" w14:textId="77777777" w:rsidR="007A7333" w:rsidRPr="00B33112" w:rsidRDefault="007A7333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33112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682F429" w14:textId="0796F005" w:rsidR="007A7333" w:rsidRPr="00B33112" w:rsidRDefault="007F659B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33112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7A7333" w:rsidRPr="00B33112">
              <w:rPr>
                <w:rFonts w:ascii="Corbel" w:hAnsi="Corbel"/>
                <w:b w:val="0"/>
                <w:sz w:val="24"/>
                <w:szCs w:val="24"/>
              </w:rPr>
              <w:t>raktyczny</w:t>
            </w:r>
          </w:p>
        </w:tc>
      </w:tr>
      <w:tr w:rsidR="007A7333" w:rsidRPr="00B33112" w14:paraId="64A8B637" w14:textId="77777777" w:rsidTr="00B819C8">
        <w:tc>
          <w:tcPr>
            <w:tcW w:w="2694" w:type="dxa"/>
            <w:vAlign w:val="center"/>
          </w:tcPr>
          <w:p w14:paraId="0C005DDE" w14:textId="77777777" w:rsidR="007A7333" w:rsidRPr="00B33112" w:rsidRDefault="007A7333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33112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51DD608" w14:textId="6531E9B9" w:rsidR="007A7333" w:rsidRPr="00B33112" w:rsidRDefault="007F659B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</w:t>
            </w:r>
            <w:r w:rsidR="007A03F9">
              <w:rPr>
                <w:rFonts w:ascii="Corbel" w:hAnsi="Corbel"/>
                <w:b w:val="0"/>
                <w:sz w:val="24"/>
                <w:szCs w:val="24"/>
              </w:rPr>
              <w:t>ie</w:t>
            </w:r>
            <w:r w:rsidR="007A7333" w:rsidRPr="00B33112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662BA7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7A7333" w:rsidRPr="00B33112" w14:paraId="339D91C6" w14:textId="77777777" w:rsidTr="00B819C8">
        <w:tc>
          <w:tcPr>
            <w:tcW w:w="2694" w:type="dxa"/>
            <w:vAlign w:val="center"/>
          </w:tcPr>
          <w:p w14:paraId="3763367F" w14:textId="77777777" w:rsidR="007A7333" w:rsidRPr="00B33112" w:rsidRDefault="007A7333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33112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742E69CB" w14:textId="77777777" w:rsidR="007A7333" w:rsidRPr="00B33112" w:rsidRDefault="007A733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33112">
              <w:rPr>
                <w:rFonts w:ascii="Corbel" w:hAnsi="Corbel"/>
                <w:b w:val="0"/>
                <w:sz w:val="24"/>
                <w:szCs w:val="24"/>
              </w:rPr>
              <w:t>IV rok, 7 semestr</w:t>
            </w:r>
          </w:p>
        </w:tc>
      </w:tr>
      <w:tr w:rsidR="007A7333" w:rsidRPr="00B33112" w14:paraId="4E9C2E5C" w14:textId="77777777" w:rsidTr="00B819C8">
        <w:tc>
          <w:tcPr>
            <w:tcW w:w="2694" w:type="dxa"/>
            <w:vAlign w:val="center"/>
          </w:tcPr>
          <w:p w14:paraId="3EEE2AAD" w14:textId="77777777" w:rsidR="007A7333" w:rsidRPr="00B33112" w:rsidRDefault="007A7333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33112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1E80F34" w14:textId="1ADF3238" w:rsidR="007A7333" w:rsidRPr="00B33112" w:rsidRDefault="007A7333" w:rsidP="007A03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33112">
              <w:rPr>
                <w:rFonts w:ascii="Corbel" w:hAnsi="Corbel"/>
                <w:b w:val="0"/>
                <w:sz w:val="24"/>
                <w:szCs w:val="24"/>
              </w:rPr>
              <w:t>Moduł D. Edukacja włączająca, Moduł D.3. Metodyka kształcenia</w:t>
            </w:r>
            <w:r w:rsidR="007A03F9">
              <w:rPr>
                <w:rFonts w:ascii="Corbel" w:hAnsi="Corbel"/>
                <w:b w:val="0"/>
                <w:sz w:val="24"/>
                <w:szCs w:val="24"/>
              </w:rPr>
              <w:br/>
            </w:r>
            <w:r w:rsidRPr="00B33112">
              <w:rPr>
                <w:rFonts w:ascii="Corbel" w:hAnsi="Corbel"/>
                <w:b w:val="0"/>
                <w:sz w:val="24"/>
                <w:szCs w:val="24"/>
              </w:rPr>
              <w:t>w grupach zróżnicowanych; przedmiot kierunkowy</w:t>
            </w:r>
          </w:p>
        </w:tc>
      </w:tr>
      <w:tr w:rsidR="007A7333" w:rsidRPr="00B33112" w14:paraId="08EB677E" w14:textId="77777777" w:rsidTr="00B819C8">
        <w:tc>
          <w:tcPr>
            <w:tcW w:w="2694" w:type="dxa"/>
            <w:vAlign w:val="center"/>
          </w:tcPr>
          <w:p w14:paraId="58AB4B8C" w14:textId="77777777" w:rsidR="007A7333" w:rsidRPr="00B33112" w:rsidRDefault="007A7333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33112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E7E28AE" w14:textId="77777777" w:rsidR="007A7333" w:rsidRPr="00B33112" w:rsidRDefault="007A7333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33112"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7A7333" w:rsidRPr="00B33112" w14:paraId="36FAF827" w14:textId="77777777" w:rsidTr="00B819C8">
        <w:tc>
          <w:tcPr>
            <w:tcW w:w="2694" w:type="dxa"/>
            <w:vAlign w:val="center"/>
          </w:tcPr>
          <w:p w14:paraId="49EDFCCD" w14:textId="77777777" w:rsidR="007A7333" w:rsidRPr="00B33112" w:rsidRDefault="007A7333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33112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A082EDF" w14:textId="77777777" w:rsidR="007A7333" w:rsidRPr="00B33112" w:rsidRDefault="007A7333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33112">
              <w:rPr>
                <w:rFonts w:ascii="Corbel" w:hAnsi="Corbel"/>
                <w:b w:val="0"/>
                <w:sz w:val="24"/>
                <w:szCs w:val="24"/>
              </w:rPr>
              <w:t>dr hab. Krystyna Barłóg, prof. UR</w:t>
            </w:r>
          </w:p>
        </w:tc>
      </w:tr>
      <w:tr w:rsidR="007A7333" w:rsidRPr="00B33112" w14:paraId="00012A90" w14:textId="77777777" w:rsidTr="00B819C8">
        <w:tc>
          <w:tcPr>
            <w:tcW w:w="2694" w:type="dxa"/>
            <w:vAlign w:val="center"/>
          </w:tcPr>
          <w:p w14:paraId="550ED386" w14:textId="77777777" w:rsidR="007A7333" w:rsidRPr="00B33112" w:rsidRDefault="007A7333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33112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4D58FFA" w14:textId="77777777" w:rsidR="007A7333" w:rsidRPr="00B33112" w:rsidRDefault="007A733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33112">
              <w:rPr>
                <w:rFonts w:ascii="Corbel" w:hAnsi="Corbel"/>
                <w:b w:val="0"/>
                <w:sz w:val="24"/>
                <w:szCs w:val="24"/>
              </w:rPr>
              <w:t>dr hab. Marta Wrońska, prof. UR</w:t>
            </w:r>
          </w:p>
        </w:tc>
      </w:tr>
    </w:tbl>
    <w:p w14:paraId="47CA8764" w14:textId="77777777" w:rsidR="00923D7D" w:rsidRPr="00B33112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FB8E032" w14:textId="77777777" w:rsidR="0085747A" w:rsidRPr="00B33112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33112">
        <w:rPr>
          <w:rFonts w:ascii="Corbel" w:hAnsi="Corbel"/>
          <w:sz w:val="24"/>
          <w:szCs w:val="24"/>
        </w:rPr>
        <w:t>1.</w:t>
      </w:r>
      <w:r w:rsidR="00E22FBC" w:rsidRPr="00B33112">
        <w:rPr>
          <w:rFonts w:ascii="Corbel" w:hAnsi="Corbel"/>
          <w:sz w:val="24"/>
          <w:szCs w:val="24"/>
        </w:rPr>
        <w:t>1</w:t>
      </w:r>
      <w:r w:rsidRPr="00B33112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327DAFD6" w14:textId="77777777" w:rsidR="00923D7D" w:rsidRPr="00B33112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0"/>
        <w:gridCol w:w="783"/>
        <w:gridCol w:w="851"/>
        <w:gridCol w:w="797"/>
        <w:gridCol w:w="819"/>
        <w:gridCol w:w="756"/>
        <w:gridCol w:w="945"/>
        <w:gridCol w:w="1229"/>
        <w:gridCol w:w="1489"/>
      </w:tblGrid>
      <w:tr w:rsidR="00015B8F" w:rsidRPr="00B33112" w14:paraId="773B8047" w14:textId="77777777" w:rsidTr="002078F3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F7E22" w14:textId="77777777" w:rsidR="00015B8F" w:rsidRPr="00B3311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33112">
              <w:rPr>
                <w:rFonts w:ascii="Corbel" w:hAnsi="Corbel"/>
                <w:szCs w:val="24"/>
              </w:rPr>
              <w:t>Semestr</w:t>
            </w:r>
          </w:p>
          <w:p w14:paraId="2526AC94" w14:textId="77777777" w:rsidR="00015B8F" w:rsidRPr="00B33112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33112">
              <w:rPr>
                <w:rFonts w:ascii="Corbel" w:hAnsi="Corbel"/>
                <w:szCs w:val="24"/>
              </w:rPr>
              <w:t>(</w:t>
            </w:r>
            <w:r w:rsidR="00363F78" w:rsidRPr="00B33112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77584" w14:textId="77777777" w:rsidR="00015B8F" w:rsidRPr="00B3311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33112">
              <w:rPr>
                <w:rFonts w:ascii="Corbel" w:hAnsi="Corbel"/>
                <w:szCs w:val="24"/>
              </w:rPr>
              <w:t>Wykł</w:t>
            </w:r>
            <w:proofErr w:type="spellEnd"/>
            <w:r w:rsidRPr="00B33112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43B4B" w14:textId="77777777" w:rsidR="00015B8F" w:rsidRPr="00B3311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33112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38D20" w14:textId="77777777" w:rsidR="00015B8F" w:rsidRPr="00B3311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33112">
              <w:rPr>
                <w:rFonts w:ascii="Corbel" w:hAnsi="Corbel"/>
                <w:szCs w:val="24"/>
              </w:rPr>
              <w:t>Konw</w:t>
            </w:r>
            <w:proofErr w:type="spellEnd"/>
            <w:r w:rsidRPr="00B33112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9FF82" w14:textId="77777777" w:rsidR="00015B8F" w:rsidRPr="00B3311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33112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BF3DE" w14:textId="77777777" w:rsidR="00015B8F" w:rsidRPr="00B3311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33112">
              <w:rPr>
                <w:rFonts w:ascii="Corbel" w:hAnsi="Corbel"/>
                <w:szCs w:val="24"/>
              </w:rPr>
              <w:t>Sem</w:t>
            </w:r>
            <w:proofErr w:type="spellEnd"/>
            <w:r w:rsidRPr="00B33112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77D16" w14:textId="77777777" w:rsidR="00015B8F" w:rsidRPr="00B3311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33112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6B57E" w14:textId="77777777" w:rsidR="00015B8F" w:rsidRPr="00B3311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33112">
              <w:rPr>
                <w:rFonts w:ascii="Corbel" w:hAnsi="Corbel"/>
                <w:szCs w:val="24"/>
              </w:rPr>
              <w:t>Prakt</w:t>
            </w:r>
            <w:proofErr w:type="spellEnd"/>
            <w:r w:rsidRPr="00B33112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D9065" w14:textId="77777777" w:rsidR="00015B8F" w:rsidRPr="00B33112" w:rsidRDefault="005A2BDC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33112">
              <w:rPr>
                <w:rFonts w:ascii="Corbel" w:hAnsi="Corbel"/>
                <w:szCs w:val="24"/>
              </w:rPr>
              <w:t>Warsztaty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94290" w14:textId="77777777" w:rsidR="00015B8F" w:rsidRPr="00B3311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33112">
              <w:rPr>
                <w:rFonts w:ascii="Corbel" w:hAnsi="Corbel"/>
                <w:b/>
                <w:szCs w:val="24"/>
              </w:rPr>
              <w:t>Liczba pkt</w:t>
            </w:r>
            <w:r w:rsidR="00B90885" w:rsidRPr="00B33112">
              <w:rPr>
                <w:rFonts w:ascii="Corbel" w:hAnsi="Corbel"/>
                <w:b/>
                <w:szCs w:val="24"/>
              </w:rPr>
              <w:t>.</w:t>
            </w:r>
            <w:r w:rsidRPr="00B33112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33112" w14:paraId="6A6DADAB" w14:textId="77777777" w:rsidTr="002078F3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50846" w14:textId="77777777" w:rsidR="00015B8F" w:rsidRPr="00B33112" w:rsidRDefault="005A2BDC" w:rsidP="002078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B33112">
              <w:rPr>
                <w:rFonts w:ascii="Corbel" w:hAnsi="Corbel"/>
                <w:sz w:val="24"/>
                <w:szCs w:val="24"/>
              </w:rPr>
              <w:t>7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B2F3B" w14:textId="77777777" w:rsidR="00015B8F" w:rsidRPr="00B33112" w:rsidRDefault="00A218CF" w:rsidP="002078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B33112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FE76A" w14:textId="77777777" w:rsidR="00015B8F" w:rsidRPr="00B33112" w:rsidRDefault="00A218CF" w:rsidP="002078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B33112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DA672" w14:textId="77777777" w:rsidR="00015B8F" w:rsidRPr="00B33112" w:rsidRDefault="00015B8F" w:rsidP="002078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7548F" w14:textId="77777777" w:rsidR="00015B8F" w:rsidRPr="00B33112" w:rsidRDefault="00A218CF" w:rsidP="002078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B33112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3B010" w14:textId="77777777" w:rsidR="00015B8F" w:rsidRPr="00B33112" w:rsidRDefault="00A218CF" w:rsidP="002078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B33112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645E7" w14:textId="77777777" w:rsidR="00015B8F" w:rsidRPr="00B33112" w:rsidRDefault="00A218CF" w:rsidP="002078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B33112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4A4EE" w14:textId="77777777" w:rsidR="00015B8F" w:rsidRPr="00B33112" w:rsidRDefault="00A218CF" w:rsidP="002078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B33112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81B98" w14:textId="427EE5ED" w:rsidR="00015B8F" w:rsidRPr="00B33112" w:rsidRDefault="007A03F9" w:rsidP="002078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78DF4" w14:textId="77777777" w:rsidR="00015B8F" w:rsidRPr="00B33112" w:rsidRDefault="00B34768" w:rsidP="002078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B33112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CAC65D8" w14:textId="77777777" w:rsidR="00923D7D" w:rsidRPr="00B33112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CCBD873" w14:textId="77777777" w:rsidR="00923D7D" w:rsidRPr="00B33112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33B8A78" w14:textId="77777777" w:rsidR="0085747A" w:rsidRPr="00B33112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33112">
        <w:rPr>
          <w:rFonts w:ascii="Corbel" w:hAnsi="Corbel"/>
          <w:smallCaps w:val="0"/>
          <w:szCs w:val="24"/>
        </w:rPr>
        <w:t>1.</w:t>
      </w:r>
      <w:r w:rsidR="00E22FBC" w:rsidRPr="00B33112">
        <w:rPr>
          <w:rFonts w:ascii="Corbel" w:hAnsi="Corbel"/>
          <w:smallCaps w:val="0"/>
          <w:szCs w:val="24"/>
        </w:rPr>
        <w:t>2</w:t>
      </w:r>
      <w:r w:rsidR="00F83B28" w:rsidRPr="00B33112">
        <w:rPr>
          <w:rFonts w:ascii="Corbel" w:hAnsi="Corbel"/>
          <w:smallCaps w:val="0"/>
          <w:szCs w:val="24"/>
        </w:rPr>
        <w:t>.</w:t>
      </w:r>
      <w:r w:rsidR="00F83B28" w:rsidRPr="00B33112">
        <w:rPr>
          <w:rFonts w:ascii="Corbel" w:hAnsi="Corbel"/>
          <w:smallCaps w:val="0"/>
          <w:szCs w:val="24"/>
        </w:rPr>
        <w:tab/>
      </w:r>
      <w:r w:rsidRPr="00B33112">
        <w:rPr>
          <w:rFonts w:ascii="Corbel" w:hAnsi="Corbel"/>
          <w:smallCaps w:val="0"/>
          <w:szCs w:val="24"/>
        </w:rPr>
        <w:t xml:space="preserve">Sposób realizacji zajęć  </w:t>
      </w:r>
    </w:p>
    <w:p w14:paraId="5E3BFD80" w14:textId="77777777" w:rsidR="0085747A" w:rsidRPr="00B33112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33112">
        <w:rPr>
          <w:rFonts w:ascii="MS Gothic" w:eastAsia="MS Gothic" w:hAnsi="MS Gothic" w:cs="MS Gothic" w:hint="eastAsia"/>
          <w:b w:val="0"/>
          <w:szCs w:val="24"/>
        </w:rPr>
        <w:t>☐</w:t>
      </w:r>
      <w:r w:rsidRPr="00B33112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3E790485" w14:textId="77777777" w:rsidR="0085747A" w:rsidRPr="00B33112" w:rsidRDefault="00F52B56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33112">
        <w:rPr>
          <w:rFonts w:ascii="Corbel" w:eastAsia="MS Gothic" w:hAnsi="Corbel"/>
          <w:b w:val="0"/>
          <w:szCs w:val="24"/>
        </w:rPr>
        <w:sym w:font="Wingdings" w:char="F078"/>
      </w:r>
      <w:r w:rsidRPr="00B33112">
        <w:rPr>
          <w:rFonts w:ascii="Corbel" w:eastAsia="MS Gothic" w:hAnsi="Corbel"/>
          <w:b w:val="0"/>
          <w:szCs w:val="24"/>
        </w:rPr>
        <w:t xml:space="preserve"> </w:t>
      </w:r>
      <w:r w:rsidR="0085747A" w:rsidRPr="00B33112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43AF472C" w14:textId="77777777" w:rsidR="0085747A" w:rsidRPr="00B33112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64A2931" w14:textId="77777777" w:rsidR="00E22FBC" w:rsidRPr="00B33112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33112">
        <w:rPr>
          <w:rFonts w:ascii="Corbel" w:hAnsi="Corbel"/>
          <w:smallCaps w:val="0"/>
          <w:szCs w:val="24"/>
        </w:rPr>
        <w:t xml:space="preserve">1.3 </w:t>
      </w:r>
      <w:r w:rsidR="00F83B28" w:rsidRPr="00B33112">
        <w:rPr>
          <w:rFonts w:ascii="Corbel" w:hAnsi="Corbel"/>
          <w:smallCaps w:val="0"/>
          <w:szCs w:val="24"/>
        </w:rPr>
        <w:tab/>
      </w:r>
      <w:r w:rsidRPr="00B33112">
        <w:rPr>
          <w:rFonts w:ascii="Corbel" w:hAnsi="Corbel"/>
          <w:smallCaps w:val="0"/>
          <w:szCs w:val="24"/>
        </w:rPr>
        <w:t>For</w:t>
      </w:r>
      <w:r w:rsidR="00445970" w:rsidRPr="00B33112">
        <w:rPr>
          <w:rFonts w:ascii="Corbel" w:hAnsi="Corbel"/>
          <w:smallCaps w:val="0"/>
          <w:szCs w:val="24"/>
        </w:rPr>
        <w:t xml:space="preserve">ma zaliczenia przedmiotu </w:t>
      </w:r>
      <w:r w:rsidRPr="00B33112">
        <w:rPr>
          <w:rFonts w:ascii="Corbel" w:hAnsi="Corbel"/>
          <w:smallCaps w:val="0"/>
          <w:szCs w:val="24"/>
        </w:rPr>
        <w:t xml:space="preserve"> (z toku)</w:t>
      </w:r>
    </w:p>
    <w:p w14:paraId="561B1E35" w14:textId="77777777" w:rsidR="00F52B56" w:rsidRPr="00B33112" w:rsidRDefault="00F52B56" w:rsidP="00F52B56">
      <w:pPr>
        <w:pStyle w:val="Punktygwne"/>
        <w:tabs>
          <w:tab w:val="left" w:pos="709"/>
        </w:tabs>
        <w:spacing w:before="0" w:after="0"/>
        <w:rPr>
          <w:rFonts w:ascii="Corbel" w:hAnsi="Corbel"/>
          <w:b w:val="0"/>
          <w:smallCaps w:val="0"/>
          <w:szCs w:val="24"/>
        </w:rPr>
      </w:pPr>
      <w:r w:rsidRPr="00B33112">
        <w:rPr>
          <w:rFonts w:ascii="Corbel" w:hAnsi="Corbel"/>
          <w:smallCaps w:val="0"/>
          <w:szCs w:val="24"/>
        </w:rPr>
        <w:tab/>
      </w:r>
      <w:r w:rsidRPr="00B33112">
        <w:rPr>
          <w:rFonts w:ascii="Corbel" w:hAnsi="Corbel"/>
          <w:b w:val="0"/>
          <w:smallCaps w:val="0"/>
          <w:szCs w:val="24"/>
        </w:rPr>
        <w:t>warsztaty: zaliczenie z oceną</w:t>
      </w:r>
    </w:p>
    <w:p w14:paraId="6962B630" w14:textId="77777777" w:rsidR="00F52B56" w:rsidRPr="00B33112" w:rsidRDefault="00F52B56" w:rsidP="00F52B56">
      <w:pPr>
        <w:pStyle w:val="Punktygwne"/>
        <w:tabs>
          <w:tab w:val="left" w:pos="709"/>
        </w:tabs>
        <w:spacing w:before="0" w:after="0"/>
        <w:rPr>
          <w:rFonts w:ascii="Corbel" w:hAnsi="Corbel"/>
          <w:b w:val="0"/>
          <w:smallCaps w:val="0"/>
          <w:szCs w:val="24"/>
        </w:rPr>
      </w:pPr>
      <w:r w:rsidRPr="00B33112">
        <w:rPr>
          <w:rFonts w:ascii="Corbel" w:hAnsi="Corbel"/>
          <w:b w:val="0"/>
          <w:smallCaps w:val="0"/>
          <w:szCs w:val="24"/>
        </w:rPr>
        <w:tab/>
        <w:t>całość przedmiotu: egzamin</w:t>
      </w:r>
    </w:p>
    <w:p w14:paraId="0AF42E9A" w14:textId="77777777" w:rsidR="00E960BB" w:rsidRPr="00B33112" w:rsidRDefault="00B34768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B33112">
        <w:rPr>
          <w:rFonts w:ascii="Corbel" w:hAnsi="Corbel"/>
          <w:b w:val="0"/>
          <w:szCs w:val="24"/>
        </w:rPr>
        <w:t xml:space="preserve">     </w:t>
      </w:r>
      <w:r w:rsidR="00F52B56" w:rsidRPr="00B33112">
        <w:rPr>
          <w:rFonts w:ascii="Corbel" w:hAnsi="Corbel"/>
          <w:b w:val="0"/>
          <w:szCs w:val="24"/>
        </w:rPr>
        <w:t xml:space="preserve">                   </w:t>
      </w:r>
    </w:p>
    <w:p w14:paraId="54AC7148" w14:textId="77777777" w:rsidR="00E960BB" w:rsidRPr="00B33112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33112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33112" w14:paraId="10E0C063" w14:textId="77777777" w:rsidTr="00745302">
        <w:tc>
          <w:tcPr>
            <w:tcW w:w="9670" w:type="dxa"/>
          </w:tcPr>
          <w:p w14:paraId="7682BEDB" w14:textId="77777777" w:rsidR="0085747A" w:rsidRPr="00B33112" w:rsidRDefault="002F16A4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33112">
              <w:rPr>
                <w:rFonts w:ascii="Corbel" w:hAnsi="Corbel"/>
                <w:b w:val="0"/>
                <w:smallCaps w:val="0"/>
                <w:szCs w:val="24"/>
              </w:rPr>
              <w:t>Znajomość obsługi komputera zgodnie z sylabusem do przedmiotu: technologie informacyjne zrealizowane na roku I w semestrze II.</w:t>
            </w:r>
          </w:p>
        </w:tc>
      </w:tr>
    </w:tbl>
    <w:p w14:paraId="19414DF0" w14:textId="77777777" w:rsidR="00D6607B" w:rsidRPr="00B33112" w:rsidRDefault="00D6607B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957BDF6" w14:textId="77777777" w:rsidR="0085747A" w:rsidRPr="00B33112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33112">
        <w:rPr>
          <w:rFonts w:ascii="Corbel" w:hAnsi="Corbel"/>
          <w:szCs w:val="24"/>
        </w:rPr>
        <w:t>3.</w:t>
      </w:r>
      <w:r w:rsidR="0085747A" w:rsidRPr="00B33112">
        <w:rPr>
          <w:rFonts w:ascii="Corbel" w:hAnsi="Corbel"/>
          <w:szCs w:val="24"/>
        </w:rPr>
        <w:t xml:space="preserve"> </w:t>
      </w:r>
      <w:r w:rsidR="00A84C85" w:rsidRPr="00B33112">
        <w:rPr>
          <w:rFonts w:ascii="Corbel" w:hAnsi="Corbel"/>
          <w:szCs w:val="24"/>
        </w:rPr>
        <w:t>cele, efekty uczenia się</w:t>
      </w:r>
      <w:r w:rsidR="0085747A" w:rsidRPr="00B33112">
        <w:rPr>
          <w:rFonts w:ascii="Corbel" w:hAnsi="Corbel"/>
          <w:szCs w:val="24"/>
        </w:rPr>
        <w:t xml:space="preserve"> , treści Programowe i stosowane metody Dydaktyczne</w:t>
      </w:r>
    </w:p>
    <w:p w14:paraId="361F750A" w14:textId="77777777" w:rsidR="0085747A" w:rsidRPr="00B33112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FD9BF0C" w14:textId="77777777" w:rsidR="002F16A4" w:rsidRPr="00B33112" w:rsidRDefault="0071620A" w:rsidP="00F52B56">
      <w:pPr>
        <w:pStyle w:val="Podpunkty"/>
        <w:rPr>
          <w:rFonts w:ascii="Corbel" w:hAnsi="Corbel"/>
          <w:sz w:val="24"/>
          <w:szCs w:val="24"/>
        </w:rPr>
      </w:pPr>
      <w:r w:rsidRPr="00B33112">
        <w:rPr>
          <w:rFonts w:ascii="Corbel" w:hAnsi="Corbel"/>
          <w:sz w:val="24"/>
          <w:szCs w:val="24"/>
        </w:rPr>
        <w:t xml:space="preserve">3.1 </w:t>
      </w:r>
      <w:r w:rsidR="00C05F44" w:rsidRPr="00B33112">
        <w:rPr>
          <w:rFonts w:ascii="Corbel" w:hAnsi="Corbel"/>
          <w:sz w:val="24"/>
          <w:szCs w:val="24"/>
        </w:rPr>
        <w:t>Cele przedmiotu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320"/>
      </w:tblGrid>
      <w:tr w:rsidR="002F16A4" w:rsidRPr="00B33112" w14:paraId="3EBD5DC0" w14:textId="77777777" w:rsidTr="00C93E74">
        <w:tc>
          <w:tcPr>
            <w:tcW w:w="534" w:type="dxa"/>
            <w:vAlign w:val="center"/>
          </w:tcPr>
          <w:p w14:paraId="0F8314F7" w14:textId="77777777" w:rsidR="002F16A4" w:rsidRPr="00B33112" w:rsidRDefault="002F16A4" w:rsidP="00F52B56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B33112">
              <w:rPr>
                <w:rFonts w:ascii="Corbel" w:hAnsi="Corbel"/>
                <w:b w:val="0"/>
                <w:sz w:val="24"/>
                <w:szCs w:val="24"/>
              </w:rPr>
              <w:lastRenderedPageBreak/>
              <w:t>C1</w:t>
            </w:r>
          </w:p>
        </w:tc>
        <w:tc>
          <w:tcPr>
            <w:tcW w:w="9320" w:type="dxa"/>
            <w:vAlign w:val="center"/>
          </w:tcPr>
          <w:p w14:paraId="32C806E5" w14:textId="77777777" w:rsidR="002F16A4" w:rsidRPr="00B33112" w:rsidRDefault="002F16A4" w:rsidP="00C93E74">
            <w:pPr>
              <w:pStyle w:val="Akapitzlist"/>
              <w:spacing w:after="0" w:line="240" w:lineRule="auto"/>
              <w:ind w:left="0"/>
              <w:contextualSpacing w:val="0"/>
              <w:rPr>
                <w:rFonts w:ascii="Corbel" w:hAnsi="Corbel"/>
                <w:b/>
                <w:i/>
                <w:sz w:val="24"/>
                <w:szCs w:val="24"/>
              </w:rPr>
            </w:pPr>
            <w:r w:rsidRPr="00B33112">
              <w:rPr>
                <w:rFonts w:ascii="Corbel" w:hAnsi="Corbel"/>
                <w:sz w:val="24"/>
                <w:szCs w:val="24"/>
              </w:rPr>
              <w:t>Wyposażenie studentów w podstawową wiedzę z zakresu pedagogiki medialnej</w:t>
            </w:r>
            <w:r w:rsidRPr="00B33112" w:rsidDel="00234FB2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2F16A4" w:rsidRPr="00B33112" w14:paraId="0ECDF589" w14:textId="77777777" w:rsidTr="00C93E74">
        <w:tc>
          <w:tcPr>
            <w:tcW w:w="534" w:type="dxa"/>
            <w:vAlign w:val="center"/>
          </w:tcPr>
          <w:p w14:paraId="01C2716F" w14:textId="77777777" w:rsidR="002F16A4" w:rsidRPr="00B33112" w:rsidRDefault="002F16A4" w:rsidP="00F52B56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B33112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9320" w:type="dxa"/>
            <w:vAlign w:val="center"/>
          </w:tcPr>
          <w:p w14:paraId="1B866B45" w14:textId="77777777" w:rsidR="002F16A4" w:rsidRPr="00B33112" w:rsidRDefault="002F16A4" w:rsidP="00C93E74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B33112">
              <w:rPr>
                <w:rFonts w:ascii="Corbel" w:hAnsi="Corbel"/>
                <w:sz w:val="24"/>
                <w:szCs w:val="24"/>
              </w:rPr>
              <w:t xml:space="preserve">Zapoznanie studentów z najnowszymi aplikacjami komputerowymi oraz mobilnymi przeznaczonymi do pracy z  </w:t>
            </w:r>
            <w:r w:rsidRPr="00B33112">
              <w:rPr>
                <w:rFonts w:ascii="Corbel" w:eastAsia="Times New Roman" w:hAnsi="Corbel"/>
                <w:sz w:val="24"/>
                <w:szCs w:val="24"/>
                <w:lang w:eastAsia="pl-PL"/>
              </w:rPr>
              <w:t>uczniem</w:t>
            </w:r>
            <w:r w:rsidR="00021185" w:rsidRPr="00B33112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funkcjonującym w grupie zróżnicowanej</w:t>
            </w:r>
          </w:p>
        </w:tc>
      </w:tr>
      <w:tr w:rsidR="002F16A4" w:rsidRPr="00B33112" w14:paraId="4E5B8031" w14:textId="77777777" w:rsidTr="00C93E74">
        <w:tc>
          <w:tcPr>
            <w:tcW w:w="534" w:type="dxa"/>
            <w:vAlign w:val="center"/>
          </w:tcPr>
          <w:p w14:paraId="0E514D7B" w14:textId="77777777" w:rsidR="002F16A4" w:rsidRPr="00B33112" w:rsidRDefault="002F16A4" w:rsidP="00F52B56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B33112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9320" w:type="dxa"/>
            <w:vAlign w:val="center"/>
          </w:tcPr>
          <w:p w14:paraId="601630D0" w14:textId="77777777" w:rsidR="002F16A4" w:rsidRPr="00B33112" w:rsidRDefault="002F16A4" w:rsidP="00C93E7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33112">
              <w:rPr>
                <w:rFonts w:ascii="Corbel" w:hAnsi="Corbel"/>
                <w:sz w:val="24"/>
                <w:szCs w:val="24"/>
              </w:rPr>
              <w:t>Zaprezentowanie studentom znaczącej roli mediów wykorzystywanych w instytucjach edukacyjnych o charakterze specjalnym</w:t>
            </w:r>
          </w:p>
        </w:tc>
      </w:tr>
      <w:tr w:rsidR="002F16A4" w:rsidRPr="00B33112" w14:paraId="44811BCF" w14:textId="77777777" w:rsidTr="00C93E74">
        <w:tc>
          <w:tcPr>
            <w:tcW w:w="534" w:type="dxa"/>
            <w:vAlign w:val="center"/>
          </w:tcPr>
          <w:p w14:paraId="2751AF78" w14:textId="77777777" w:rsidR="002F16A4" w:rsidRPr="00B33112" w:rsidRDefault="002F16A4" w:rsidP="00F52B56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B33112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9320" w:type="dxa"/>
            <w:vAlign w:val="center"/>
          </w:tcPr>
          <w:p w14:paraId="03C55601" w14:textId="77777777" w:rsidR="002F16A4" w:rsidRPr="00B33112" w:rsidRDefault="002F16A4" w:rsidP="00383808">
            <w:pPr>
              <w:pStyle w:val="Podpunkty"/>
              <w:ind w:left="0"/>
              <w:jc w:val="left"/>
              <w:rPr>
                <w:rFonts w:ascii="Corbel" w:hAnsi="Corbel"/>
                <w:sz w:val="24"/>
                <w:szCs w:val="24"/>
              </w:rPr>
            </w:pPr>
            <w:r w:rsidRPr="00B33112">
              <w:rPr>
                <w:rFonts w:ascii="Corbel" w:hAnsi="Corbel"/>
                <w:b w:val="0"/>
                <w:sz w:val="24"/>
                <w:szCs w:val="24"/>
              </w:rPr>
              <w:t>Kształtowanie umiejętności wyboru odpowiedn</w:t>
            </w:r>
            <w:r w:rsidR="00F52B56" w:rsidRPr="00B33112">
              <w:rPr>
                <w:rFonts w:ascii="Corbel" w:hAnsi="Corbel"/>
                <w:b w:val="0"/>
                <w:sz w:val="24"/>
                <w:szCs w:val="24"/>
              </w:rPr>
              <w:t xml:space="preserve">ich technologii informacyjnych </w:t>
            </w:r>
            <w:r w:rsidRPr="00B33112">
              <w:rPr>
                <w:rFonts w:ascii="Corbel" w:hAnsi="Corbel"/>
                <w:b w:val="0"/>
                <w:sz w:val="24"/>
                <w:szCs w:val="24"/>
              </w:rPr>
              <w:t>i ich wykorzystanie  w pracy z  uczniem</w:t>
            </w:r>
            <w:r w:rsidR="004A206E" w:rsidRPr="00B33112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021185" w:rsidRPr="00B33112">
              <w:rPr>
                <w:rFonts w:ascii="Corbel" w:hAnsi="Corbel"/>
                <w:b w:val="0"/>
                <w:sz w:val="24"/>
                <w:szCs w:val="24"/>
              </w:rPr>
              <w:t xml:space="preserve"> funkcjonującym w grupie zróżnicowanej</w:t>
            </w:r>
          </w:p>
        </w:tc>
      </w:tr>
    </w:tbl>
    <w:p w14:paraId="2814BDED" w14:textId="77777777" w:rsidR="0085747A" w:rsidRPr="00B33112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EC6EBE3" w14:textId="77777777" w:rsidR="0085747A" w:rsidRPr="00B33112" w:rsidRDefault="009F4610" w:rsidP="00F52B56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33112">
        <w:rPr>
          <w:rFonts w:ascii="Corbel" w:hAnsi="Corbel"/>
          <w:b/>
          <w:sz w:val="24"/>
          <w:szCs w:val="24"/>
        </w:rPr>
        <w:t xml:space="preserve">3.2 </w:t>
      </w:r>
      <w:r w:rsidR="001D7B54" w:rsidRPr="00B33112">
        <w:rPr>
          <w:rFonts w:ascii="Corbel" w:hAnsi="Corbel"/>
          <w:b/>
          <w:sz w:val="24"/>
          <w:szCs w:val="24"/>
        </w:rPr>
        <w:t xml:space="preserve">Efekty </w:t>
      </w:r>
      <w:r w:rsidR="00C05F44" w:rsidRPr="00B33112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33112">
        <w:rPr>
          <w:rFonts w:ascii="Corbel" w:hAnsi="Corbel"/>
          <w:b/>
          <w:sz w:val="24"/>
          <w:szCs w:val="24"/>
        </w:rPr>
        <w:t>dla przedmiotu</w:t>
      </w:r>
      <w:r w:rsidR="00445970" w:rsidRPr="00B33112"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2"/>
        <w:gridCol w:w="5882"/>
        <w:gridCol w:w="1959"/>
      </w:tblGrid>
      <w:tr w:rsidR="00886836" w:rsidRPr="00B33112" w14:paraId="33A427D7" w14:textId="77777777" w:rsidTr="00E3620F">
        <w:trPr>
          <w:trHeight w:val="761"/>
        </w:trPr>
        <w:tc>
          <w:tcPr>
            <w:tcW w:w="1662" w:type="dxa"/>
            <w:vAlign w:val="center"/>
          </w:tcPr>
          <w:p w14:paraId="7054458B" w14:textId="77777777" w:rsidR="00886836" w:rsidRPr="00B33112" w:rsidRDefault="00886836" w:rsidP="00F52B5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33112">
              <w:rPr>
                <w:rFonts w:ascii="Corbel" w:hAnsi="Corbel"/>
                <w:smallCaps w:val="0"/>
                <w:szCs w:val="24"/>
              </w:rPr>
              <w:t>EK</w:t>
            </w:r>
            <w:r w:rsidRPr="00B33112">
              <w:rPr>
                <w:rFonts w:ascii="Corbel" w:hAnsi="Corbel"/>
                <w:b w:val="0"/>
                <w:smallCaps w:val="0"/>
                <w:szCs w:val="24"/>
              </w:rPr>
              <w:t xml:space="preserve"> (efekt</w:t>
            </w:r>
          </w:p>
          <w:p w14:paraId="6BFCDCC8" w14:textId="77777777" w:rsidR="00886836" w:rsidRPr="00B33112" w:rsidRDefault="00F52B56" w:rsidP="00F52B5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i/>
                <w:smallCaps w:val="0"/>
                <w:szCs w:val="24"/>
              </w:rPr>
            </w:pPr>
            <w:r w:rsidRPr="00B33112"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 w:rsidR="00886836" w:rsidRPr="00B33112">
              <w:rPr>
                <w:rFonts w:ascii="Corbel" w:hAnsi="Corbel"/>
                <w:b w:val="0"/>
                <w:smallCaps w:val="0"/>
                <w:szCs w:val="24"/>
              </w:rPr>
              <w:t>czenia się)</w:t>
            </w:r>
          </w:p>
        </w:tc>
        <w:tc>
          <w:tcPr>
            <w:tcW w:w="5882" w:type="dxa"/>
            <w:vAlign w:val="center"/>
          </w:tcPr>
          <w:p w14:paraId="5EAEC516" w14:textId="77777777" w:rsidR="00886836" w:rsidRPr="00B33112" w:rsidRDefault="00886836" w:rsidP="00F52B5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33112">
              <w:rPr>
                <w:rFonts w:ascii="Corbel" w:hAnsi="Corbel"/>
                <w:b w:val="0"/>
                <w:smallCaps w:val="0"/>
                <w:szCs w:val="24"/>
              </w:rPr>
              <w:t>Treść efektu kształcenia zdefiniowanego dla przedmiotu</w:t>
            </w:r>
          </w:p>
        </w:tc>
        <w:tc>
          <w:tcPr>
            <w:tcW w:w="1959" w:type="dxa"/>
            <w:vAlign w:val="center"/>
          </w:tcPr>
          <w:p w14:paraId="71CBD480" w14:textId="77777777" w:rsidR="00886836" w:rsidRPr="00B33112" w:rsidRDefault="00886836" w:rsidP="00F52B5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33112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B33112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F52B56" w:rsidRPr="00B33112" w14:paraId="2FC6C3A1" w14:textId="77777777" w:rsidTr="00E3620F">
        <w:trPr>
          <w:trHeight w:val="249"/>
        </w:trPr>
        <w:tc>
          <w:tcPr>
            <w:tcW w:w="1662" w:type="dxa"/>
            <w:vAlign w:val="center"/>
          </w:tcPr>
          <w:p w14:paraId="3B9927F7" w14:textId="77777777" w:rsidR="00F52B56" w:rsidRPr="00B33112" w:rsidRDefault="00F52B56" w:rsidP="00F52B56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5882" w:type="dxa"/>
            <w:vAlign w:val="center"/>
          </w:tcPr>
          <w:p w14:paraId="7D9F05CB" w14:textId="77777777" w:rsidR="00F52B56" w:rsidRPr="00B33112" w:rsidRDefault="00F52B56" w:rsidP="00F52B5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33112">
              <w:rPr>
                <w:rFonts w:ascii="Corbel" w:hAnsi="Corbel"/>
                <w:b w:val="0"/>
                <w:smallCaps w:val="0"/>
                <w:szCs w:val="24"/>
              </w:rPr>
              <w:t>Student/-ka:</w:t>
            </w:r>
          </w:p>
        </w:tc>
        <w:tc>
          <w:tcPr>
            <w:tcW w:w="1959" w:type="dxa"/>
            <w:vAlign w:val="center"/>
          </w:tcPr>
          <w:p w14:paraId="58AE3F7F" w14:textId="77777777" w:rsidR="00F52B56" w:rsidRPr="00B33112" w:rsidRDefault="00F52B56" w:rsidP="00F52B5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86836" w:rsidRPr="00B33112" w14:paraId="40003215" w14:textId="77777777" w:rsidTr="00E3620F">
        <w:trPr>
          <w:trHeight w:val="774"/>
        </w:trPr>
        <w:tc>
          <w:tcPr>
            <w:tcW w:w="1662" w:type="dxa"/>
            <w:vAlign w:val="center"/>
          </w:tcPr>
          <w:p w14:paraId="774BBED1" w14:textId="77777777" w:rsidR="00886836" w:rsidRPr="00B33112" w:rsidRDefault="00886836" w:rsidP="002078F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33112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882" w:type="dxa"/>
            <w:vAlign w:val="center"/>
          </w:tcPr>
          <w:p w14:paraId="2FE45522" w14:textId="5B0293AA" w:rsidR="000675B1" w:rsidRPr="00B33112" w:rsidRDefault="000675B1" w:rsidP="000675B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Zna </w:t>
            </w:r>
            <w:r w:rsidRPr="000675B1">
              <w:rPr>
                <w:rFonts w:ascii="Corbel" w:hAnsi="Corbel"/>
                <w:b w:val="0"/>
                <w:smallCaps w:val="0"/>
                <w:szCs w:val="24"/>
              </w:rPr>
              <w:t>pojęcie i zasady uniwersalnego projektowania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zajęć.</w:t>
            </w:r>
          </w:p>
          <w:p w14:paraId="2FCF7008" w14:textId="0CE7D460" w:rsidR="00856911" w:rsidRPr="00B33112" w:rsidRDefault="00856911" w:rsidP="00C93E7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959" w:type="dxa"/>
            <w:vAlign w:val="center"/>
          </w:tcPr>
          <w:p w14:paraId="7353F876" w14:textId="77777777" w:rsidR="00886836" w:rsidRDefault="00856911" w:rsidP="002078F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33112">
              <w:rPr>
                <w:rFonts w:ascii="Corbel" w:hAnsi="Corbel"/>
                <w:b w:val="0"/>
                <w:smallCaps w:val="0"/>
                <w:szCs w:val="24"/>
              </w:rPr>
              <w:t>PS.W</w:t>
            </w:r>
            <w:r w:rsidR="000675B1">
              <w:rPr>
                <w:rFonts w:ascii="Corbel" w:hAnsi="Corbel"/>
                <w:b w:val="0"/>
                <w:smallCaps w:val="0"/>
                <w:szCs w:val="24"/>
              </w:rPr>
              <w:t>9</w:t>
            </w:r>
          </w:p>
          <w:p w14:paraId="5C8C6D78" w14:textId="77777777" w:rsidR="000675B1" w:rsidRDefault="000675B1" w:rsidP="000675B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33112">
              <w:rPr>
                <w:rFonts w:ascii="Corbel" w:hAnsi="Corbel"/>
                <w:b w:val="0"/>
                <w:smallCaps w:val="0"/>
                <w:szCs w:val="24"/>
              </w:rPr>
              <w:t>PS.W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9</w:t>
            </w:r>
          </w:p>
          <w:p w14:paraId="44099E06" w14:textId="07222E58" w:rsidR="000675B1" w:rsidRPr="00B33112" w:rsidRDefault="000675B1" w:rsidP="002078F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86836" w:rsidRPr="00B33112" w14:paraId="5606CE31" w14:textId="77777777" w:rsidTr="00E3620F">
        <w:trPr>
          <w:trHeight w:val="761"/>
        </w:trPr>
        <w:tc>
          <w:tcPr>
            <w:tcW w:w="1662" w:type="dxa"/>
            <w:vAlign w:val="center"/>
          </w:tcPr>
          <w:p w14:paraId="628E2AAA" w14:textId="77777777" w:rsidR="00886836" w:rsidRPr="00B33112" w:rsidRDefault="00886836" w:rsidP="002078F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33112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882" w:type="dxa"/>
          </w:tcPr>
          <w:p w14:paraId="0307B033" w14:textId="2F2A5757" w:rsidR="00886836" w:rsidRPr="00B33112" w:rsidRDefault="000675B1" w:rsidP="00C93E7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Potrafi </w:t>
            </w:r>
            <w:r w:rsidRPr="000675B1">
              <w:rPr>
                <w:rFonts w:ascii="Corbel" w:hAnsi="Corbel"/>
                <w:b w:val="0"/>
                <w:smallCaps w:val="0"/>
                <w:szCs w:val="24"/>
              </w:rPr>
              <w:t>projektować zajęcia dla zróżnicowanych grup dzieci i uczniów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959" w:type="dxa"/>
            <w:vAlign w:val="center"/>
          </w:tcPr>
          <w:p w14:paraId="0E6823B5" w14:textId="528AE64B" w:rsidR="00886836" w:rsidRDefault="007E45AB" w:rsidP="000675B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33112">
              <w:rPr>
                <w:rFonts w:ascii="Corbel" w:hAnsi="Corbel"/>
                <w:b w:val="0"/>
                <w:smallCaps w:val="0"/>
                <w:szCs w:val="24"/>
              </w:rPr>
              <w:t>PS</w:t>
            </w:r>
            <w:r w:rsidR="000675B1">
              <w:rPr>
                <w:rFonts w:ascii="Corbel" w:hAnsi="Corbel"/>
                <w:b w:val="0"/>
                <w:smallCaps w:val="0"/>
                <w:szCs w:val="24"/>
              </w:rPr>
              <w:t>. U7</w:t>
            </w:r>
          </w:p>
          <w:p w14:paraId="13BDCAA9" w14:textId="7A7EB584" w:rsidR="000675B1" w:rsidRDefault="000675B1" w:rsidP="000675B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33112">
              <w:rPr>
                <w:rFonts w:ascii="Corbel" w:hAnsi="Corbel"/>
                <w:b w:val="0"/>
                <w:smallCaps w:val="0"/>
                <w:szCs w:val="24"/>
              </w:rPr>
              <w:t>PS.U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  <w:p w14:paraId="58FF5258" w14:textId="4E3B591A" w:rsidR="000675B1" w:rsidRPr="00B33112" w:rsidRDefault="000675B1" w:rsidP="000675B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33112">
              <w:rPr>
                <w:rFonts w:ascii="Corbel" w:hAnsi="Corbel"/>
                <w:b w:val="0"/>
                <w:smallCaps w:val="0"/>
                <w:szCs w:val="24"/>
              </w:rPr>
              <w:t>PS.U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11</w:t>
            </w:r>
          </w:p>
        </w:tc>
      </w:tr>
      <w:tr w:rsidR="00886836" w:rsidRPr="00B33112" w14:paraId="67E49944" w14:textId="77777777" w:rsidTr="00E3620F">
        <w:trPr>
          <w:trHeight w:val="1233"/>
        </w:trPr>
        <w:tc>
          <w:tcPr>
            <w:tcW w:w="1662" w:type="dxa"/>
            <w:vAlign w:val="center"/>
          </w:tcPr>
          <w:p w14:paraId="5E20FE92" w14:textId="77777777" w:rsidR="00886836" w:rsidRPr="00B33112" w:rsidRDefault="00886836" w:rsidP="002078F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33112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DB070F" w:rsidRPr="00B33112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882" w:type="dxa"/>
          </w:tcPr>
          <w:p w14:paraId="3B5DC27B" w14:textId="77777777" w:rsidR="000675B1" w:rsidRPr="000675B1" w:rsidRDefault="000675B1" w:rsidP="000675B1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Potrafi </w:t>
            </w:r>
            <w:r w:rsidRPr="000675B1">
              <w:rPr>
                <w:rFonts w:ascii="Corbel" w:hAnsi="Corbel"/>
                <w:b w:val="0"/>
                <w:smallCaps w:val="0"/>
                <w:szCs w:val="24"/>
              </w:rPr>
              <w:t>motywować dziecko i ucznia ze specjalnymi potrzebami edukacyjnymi; rozwijać</w:t>
            </w:r>
          </w:p>
          <w:p w14:paraId="32D31FE6" w14:textId="2A873D10" w:rsidR="00886836" w:rsidRPr="00B33112" w:rsidRDefault="000675B1" w:rsidP="000675B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675B1">
              <w:rPr>
                <w:rFonts w:ascii="Corbel" w:hAnsi="Corbel"/>
                <w:b w:val="0"/>
                <w:smallCaps w:val="0"/>
                <w:szCs w:val="24"/>
              </w:rPr>
              <w:t>jego ciekawość, aktywność i samodzielność, wspierać motywację do uczenia się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959" w:type="dxa"/>
            <w:vAlign w:val="center"/>
          </w:tcPr>
          <w:p w14:paraId="090A2EB6" w14:textId="77777777" w:rsidR="000675B1" w:rsidRDefault="000675B1" w:rsidP="000675B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33112">
              <w:rPr>
                <w:rFonts w:ascii="Corbel" w:hAnsi="Corbel"/>
                <w:b w:val="0"/>
                <w:smallCaps w:val="0"/>
                <w:szCs w:val="24"/>
              </w:rPr>
              <w:t>PS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 U7</w:t>
            </w:r>
          </w:p>
          <w:p w14:paraId="66AEC193" w14:textId="77777777" w:rsidR="000675B1" w:rsidRDefault="000675B1" w:rsidP="000675B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33112">
              <w:rPr>
                <w:rFonts w:ascii="Corbel" w:hAnsi="Corbel"/>
                <w:b w:val="0"/>
                <w:smallCaps w:val="0"/>
                <w:szCs w:val="24"/>
              </w:rPr>
              <w:t>PS.U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  <w:p w14:paraId="687B93DE" w14:textId="59450CDA" w:rsidR="00886836" w:rsidRPr="00B33112" w:rsidRDefault="000675B1" w:rsidP="000675B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33112">
              <w:rPr>
                <w:rFonts w:ascii="Corbel" w:hAnsi="Corbel"/>
                <w:b w:val="0"/>
                <w:smallCaps w:val="0"/>
                <w:szCs w:val="24"/>
              </w:rPr>
              <w:t>PS.U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11</w:t>
            </w:r>
          </w:p>
        </w:tc>
      </w:tr>
      <w:tr w:rsidR="00886836" w:rsidRPr="00B33112" w14:paraId="5F98AE29" w14:textId="77777777" w:rsidTr="00E3620F">
        <w:trPr>
          <w:trHeight w:val="761"/>
        </w:trPr>
        <w:tc>
          <w:tcPr>
            <w:tcW w:w="1662" w:type="dxa"/>
            <w:vAlign w:val="center"/>
          </w:tcPr>
          <w:p w14:paraId="47D8BBF1" w14:textId="77777777" w:rsidR="00886836" w:rsidRPr="00B33112" w:rsidRDefault="00886836" w:rsidP="002078F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33112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DB070F" w:rsidRPr="00B33112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882" w:type="dxa"/>
          </w:tcPr>
          <w:p w14:paraId="60AED827" w14:textId="2AEA4AE3" w:rsidR="00886836" w:rsidRPr="00B33112" w:rsidRDefault="000675B1" w:rsidP="00FD166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Potrafi </w:t>
            </w:r>
            <w:r w:rsidRPr="000675B1">
              <w:rPr>
                <w:rFonts w:ascii="Corbel" w:hAnsi="Corbel"/>
                <w:b w:val="0"/>
                <w:smallCaps w:val="0"/>
                <w:szCs w:val="24"/>
              </w:rPr>
              <w:t>stosować ocenianie wspierające uczenie się.</w:t>
            </w:r>
          </w:p>
        </w:tc>
        <w:tc>
          <w:tcPr>
            <w:tcW w:w="1959" w:type="dxa"/>
            <w:vAlign w:val="center"/>
          </w:tcPr>
          <w:p w14:paraId="66F1B97D" w14:textId="77777777" w:rsidR="000675B1" w:rsidRDefault="000675B1" w:rsidP="000675B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33112">
              <w:rPr>
                <w:rFonts w:ascii="Corbel" w:hAnsi="Corbel"/>
                <w:b w:val="0"/>
                <w:smallCaps w:val="0"/>
                <w:szCs w:val="24"/>
              </w:rPr>
              <w:t>PS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 U7</w:t>
            </w:r>
          </w:p>
          <w:p w14:paraId="6265EF69" w14:textId="77777777" w:rsidR="000675B1" w:rsidRDefault="000675B1" w:rsidP="000675B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33112">
              <w:rPr>
                <w:rFonts w:ascii="Corbel" w:hAnsi="Corbel"/>
                <w:b w:val="0"/>
                <w:smallCaps w:val="0"/>
                <w:szCs w:val="24"/>
              </w:rPr>
              <w:t>PS.U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  <w:p w14:paraId="2EA73493" w14:textId="7B9E8AC6" w:rsidR="00C97379" w:rsidRPr="00B33112" w:rsidRDefault="000675B1" w:rsidP="000675B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33112">
              <w:rPr>
                <w:rFonts w:ascii="Corbel" w:hAnsi="Corbel"/>
                <w:b w:val="0"/>
                <w:smallCaps w:val="0"/>
                <w:szCs w:val="24"/>
              </w:rPr>
              <w:t>PS.U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11</w:t>
            </w:r>
          </w:p>
        </w:tc>
      </w:tr>
      <w:tr w:rsidR="00886836" w:rsidRPr="00B33112" w14:paraId="40A90A89" w14:textId="77777777" w:rsidTr="00E3620F">
        <w:trPr>
          <w:trHeight w:val="761"/>
        </w:trPr>
        <w:tc>
          <w:tcPr>
            <w:tcW w:w="1662" w:type="dxa"/>
            <w:vAlign w:val="center"/>
          </w:tcPr>
          <w:p w14:paraId="7F5E5506" w14:textId="77777777" w:rsidR="00886836" w:rsidRPr="00B33112" w:rsidRDefault="00886836" w:rsidP="002078F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33112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DB070F" w:rsidRPr="00B33112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882" w:type="dxa"/>
          </w:tcPr>
          <w:p w14:paraId="5F1F6397" w14:textId="77777777" w:rsidR="00886836" w:rsidRDefault="00886836" w:rsidP="00C93E7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0F0CA3A" w14:textId="34A1D86F" w:rsidR="00E3620F" w:rsidRPr="00E3620F" w:rsidRDefault="00E3620F" w:rsidP="00E3620F">
            <w:r>
              <w:t xml:space="preserve">Jest gotów do </w:t>
            </w:r>
            <w:r w:rsidRPr="00E3620F">
              <w:t>podjęcia odpowiedzialności za podejmowane decyzje w edukacji włączającej.</w:t>
            </w:r>
          </w:p>
        </w:tc>
        <w:tc>
          <w:tcPr>
            <w:tcW w:w="1959" w:type="dxa"/>
            <w:vAlign w:val="center"/>
          </w:tcPr>
          <w:p w14:paraId="1F27341D" w14:textId="77777777" w:rsidR="000675B1" w:rsidRDefault="00CB2102" w:rsidP="002078F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33112">
              <w:rPr>
                <w:rFonts w:ascii="Corbel" w:hAnsi="Corbel"/>
                <w:b w:val="0"/>
                <w:smallCaps w:val="0"/>
                <w:szCs w:val="24"/>
              </w:rPr>
              <w:t>PS.</w:t>
            </w:r>
            <w:r w:rsidR="000675B1">
              <w:rPr>
                <w:rFonts w:ascii="Corbel" w:hAnsi="Corbel"/>
                <w:b w:val="0"/>
                <w:smallCaps w:val="0"/>
                <w:szCs w:val="24"/>
              </w:rPr>
              <w:t>K3</w:t>
            </w:r>
            <w:r w:rsidR="000675B1" w:rsidRPr="00B33112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6BEA1F0E" w14:textId="2D37DD7C" w:rsidR="00886836" w:rsidRDefault="000675B1" w:rsidP="002078F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33112">
              <w:rPr>
                <w:rFonts w:ascii="Corbel" w:hAnsi="Corbel"/>
                <w:b w:val="0"/>
                <w:smallCaps w:val="0"/>
                <w:szCs w:val="24"/>
              </w:rPr>
              <w:t>PS.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  <w:p w14:paraId="108B0770" w14:textId="0AD86550" w:rsidR="000675B1" w:rsidRPr="00B33112" w:rsidRDefault="000675B1" w:rsidP="002078F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07556DAF" w14:textId="77777777" w:rsidR="00886836" w:rsidRPr="00B33112" w:rsidRDefault="00886836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35D848C" w14:textId="77777777" w:rsidR="0085747A" w:rsidRPr="00B33112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B33112">
        <w:rPr>
          <w:rFonts w:ascii="Corbel" w:hAnsi="Corbel"/>
          <w:b/>
          <w:sz w:val="24"/>
          <w:szCs w:val="24"/>
        </w:rPr>
        <w:t>3.3</w:t>
      </w:r>
      <w:r w:rsidR="001D7B54" w:rsidRPr="00B33112">
        <w:rPr>
          <w:rFonts w:ascii="Corbel" w:hAnsi="Corbel"/>
          <w:b/>
          <w:sz w:val="24"/>
          <w:szCs w:val="24"/>
        </w:rPr>
        <w:t xml:space="preserve"> </w:t>
      </w:r>
      <w:r w:rsidR="0085747A" w:rsidRPr="00B33112">
        <w:rPr>
          <w:rFonts w:ascii="Corbel" w:hAnsi="Corbel"/>
          <w:b/>
          <w:sz w:val="24"/>
          <w:szCs w:val="24"/>
        </w:rPr>
        <w:t>T</w:t>
      </w:r>
      <w:r w:rsidR="001D7B54" w:rsidRPr="00B33112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33112">
        <w:rPr>
          <w:rFonts w:ascii="Corbel" w:hAnsi="Corbel"/>
          <w:sz w:val="24"/>
          <w:szCs w:val="24"/>
        </w:rPr>
        <w:t xml:space="preserve">  </w:t>
      </w:r>
    </w:p>
    <w:p w14:paraId="65B2F4FB" w14:textId="77777777" w:rsidR="00F52B56" w:rsidRPr="00B33112" w:rsidRDefault="00F52B56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1D6D206B" w14:textId="77777777" w:rsidR="00F52B56" w:rsidRPr="00B33112" w:rsidRDefault="0085747A" w:rsidP="00D6607B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33112">
        <w:rPr>
          <w:rFonts w:ascii="Corbel" w:hAnsi="Corbel"/>
          <w:sz w:val="24"/>
          <w:szCs w:val="24"/>
        </w:rPr>
        <w:t xml:space="preserve">Problematyka </w:t>
      </w:r>
      <w:r w:rsidR="00F52B56" w:rsidRPr="00B33112">
        <w:rPr>
          <w:rFonts w:ascii="Corbel" w:hAnsi="Corbel"/>
          <w:sz w:val="24"/>
          <w:szCs w:val="24"/>
        </w:rPr>
        <w:t>wykładu</w:t>
      </w:r>
      <w:r w:rsidR="00D6607B" w:rsidRPr="00B33112">
        <w:rPr>
          <w:rFonts w:ascii="Corbel" w:hAnsi="Corbel"/>
          <w:sz w:val="24"/>
          <w:szCs w:val="24"/>
        </w:rPr>
        <w:t xml:space="preserve"> - </w:t>
      </w:r>
      <w:r w:rsidR="00F52B56" w:rsidRPr="00B33112">
        <w:rPr>
          <w:rFonts w:ascii="Corbel" w:hAnsi="Corbel"/>
          <w:sz w:val="24"/>
          <w:szCs w:val="24"/>
        </w:rPr>
        <w:t>nie dotyczy</w:t>
      </w:r>
    </w:p>
    <w:p w14:paraId="7E817D89" w14:textId="77777777" w:rsidR="00F52B56" w:rsidRPr="00B33112" w:rsidRDefault="00F52B56" w:rsidP="00F52B56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48B9FAB6" w14:textId="77777777" w:rsidR="0085747A" w:rsidRPr="00B33112" w:rsidRDefault="00F52B56" w:rsidP="00F52B56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33112">
        <w:rPr>
          <w:rFonts w:ascii="Corbel" w:hAnsi="Corbel"/>
          <w:sz w:val="24"/>
          <w:szCs w:val="24"/>
        </w:rPr>
        <w:t>Problematyka warsztatów</w:t>
      </w: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1"/>
      </w:tblGrid>
      <w:tr w:rsidR="004063D2" w:rsidRPr="00B33112" w14:paraId="5D463B08" w14:textId="77777777" w:rsidTr="004063D2">
        <w:tc>
          <w:tcPr>
            <w:tcW w:w="9491" w:type="dxa"/>
          </w:tcPr>
          <w:p w14:paraId="21D40165" w14:textId="77777777" w:rsidR="004063D2" w:rsidRPr="00B33112" w:rsidRDefault="004063D2" w:rsidP="00C93E74">
            <w:pPr>
              <w:pStyle w:val="Akapitzlist"/>
              <w:keepNext/>
              <w:keepLines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33112">
              <w:rPr>
                <w:rFonts w:ascii="Corbel" w:hAnsi="Corbel"/>
                <w:sz w:val="24"/>
                <w:szCs w:val="24"/>
              </w:rPr>
              <w:t>Treści merytoryczne</w:t>
            </w:r>
            <w:r w:rsidR="00F52B56" w:rsidRPr="00B33112"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4063D2" w:rsidRPr="00B33112" w14:paraId="24AFE728" w14:textId="77777777" w:rsidTr="004063D2">
        <w:tc>
          <w:tcPr>
            <w:tcW w:w="9491" w:type="dxa"/>
          </w:tcPr>
          <w:p w14:paraId="6A539CB6" w14:textId="77777777" w:rsidR="004063D2" w:rsidRPr="00B33112" w:rsidRDefault="004063D2" w:rsidP="00C93E7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33112">
              <w:rPr>
                <w:rFonts w:ascii="Corbel" w:hAnsi="Corbel"/>
                <w:sz w:val="24"/>
                <w:szCs w:val="24"/>
              </w:rPr>
              <w:t xml:space="preserve">Homo </w:t>
            </w:r>
            <w:proofErr w:type="spellStart"/>
            <w:r w:rsidRPr="00B33112">
              <w:rPr>
                <w:rFonts w:ascii="Corbel" w:hAnsi="Corbel"/>
                <w:sz w:val="24"/>
                <w:szCs w:val="24"/>
              </w:rPr>
              <w:t>mediens</w:t>
            </w:r>
            <w:proofErr w:type="spellEnd"/>
            <w:r w:rsidRPr="00B33112">
              <w:rPr>
                <w:rFonts w:ascii="Corbel" w:hAnsi="Corbel"/>
                <w:sz w:val="24"/>
                <w:szCs w:val="24"/>
              </w:rPr>
              <w:t xml:space="preserve"> jako wyzwanie dla pedagogiki specjalnej;</w:t>
            </w:r>
          </w:p>
        </w:tc>
      </w:tr>
      <w:tr w:rsidR="004063D2" w:rsidRPr="00B33112" w14:paraId="4012B78C" w14:textId="77777777" w:rsidTr="004063D2">
        <w:tc>
          <w:tcPr>
            <w:tcW w:w="9491" w:type="dxa"/>
          </w:tcPr>
          <w:p w14:paraId="0B43B8BC" w14:textId="77777777" w:rsidR="004063D2" w:rsidRPr="00B33112" w:rsidRDefault="004063D2" w:rsidP="00C93E7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33112">
              <w:rPr>
                <w:rFonts w:ascii="Corbel" w:hAnsi="Corbel"/>
                <w:sz w:val="24"/>
                <w:szCs w:val="24"/>
              </w:rPr>
              <w:t xml:space="preserve">Mechanizmy oddziaływania mediów (reklamy, komunikaty podprogowe, przemoc symboliczna, </w:t>
            </w:r>
            <w:proofErr w:type="spellStart"/>
            <w:r w:rsidRPr="00B33112">
              <w:rPr>
                <w:rFonts w:ascii="Corbel" w:hAnsi="Corbel"/>
                <w:sz w:val="24"/>
                <w:szCs w:val="24"/>
              </w:rPr>
              <w:t>fake</w:t>
            </w:r>
            <w:proofErr w:type="spellEnd"/>
            <w:r w:rsidRPr="00B33112">
              <w:rPr>
                <w:rFonts w:ascii="Corbel" w:hAnsi="Corbel"/>
                <w:sz w:val="24"/>
                <w:szCs w:val="24"/>
              </w:rPr>
              <w:t xml:space="preserve"> newsy);</w:t>
            </w:r>
          </w:p>
        </w:tc>
      </w:tr>
      <w:tr w:rsidR="004063D2" w:rsidRPr="00B33112" w14:paraId="261AC7AA" w14:textId="77777777" w:rsidTr="004063D2">
        <w:tc>
          <w:tcPr>
            <w:tcW w:w="9491" w:type="dxa"/>
          </w:tcPr>
          <w:p w14:paraId="291858FE" w14:textId="77777777" w:rsidR="004063D2" w:rsidRPr="00B33112" w:rsidRDefault="004063D2" w:rsidP="00C93E7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33112">
              <w:rPr>
                <w:rFonts w:ascii="Corbel" w:hAnsi="Corbel"/>
                <w:sz w:val="24"/>
                <w:szCs w:val="24"/>
              </w:rPr>
              <w:t>Rozróżnienie i ocena komunikatów przedstawiających rzeczywistość realną i wirtualną. Wielowarstwowość i wieloznaczność przekazów medialnych;</w:t>
            </w:r>
            <w:r w:rsidRPr="00B33112" w:rsidDel="00051508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4063D2" w:rsidRPr="00B33112" w14:paraId="78D11ACC" w14:textId="77777777" w:rsidTr="004063D2">
        <w:trPr>
          <w:trHeight w:val="211"/>
        </w:trPr>
        <w:tc>
          <w:tcPr>
            <w:tcW w:w="9491" w:type="dxa"/>
          </w:tcPr>
          <w:p w14:paraId="6C6A91DB" w14:textId="77777777" w:rsidR="004063D2" w:rsidRPr="00B33112" w:rsidRDefault="004063D2" w:rsidP="00C93E7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33112">
              <w:rPr>
                <w:rFonts w:ascii="Corbel" w:hAnsi="Corbel"/>
                <w:sz w:val="24"/>
                <w:szCs w:val="24"/>
              </w:rPr>
              <w:t>Obszary kompetencji medialnych nauczyciela:</w:t>
            </w:r>
          </w:p>
          <w:p w14:paraId="4F6A7B3D" w14:textId="77777777" w:rsidR="004063D2" w:rsidRPr="00B33112" w:rsidRDefault="004063D2" w:rsidP="00C93E7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33112">
              <w:rPr>
                <w:rFonts w:ascii="Corbel" w:hAnsi="Corbel"/>
                <w:sz w:val="24"/>
                <w:szCs w:val="24"/>
              </w:rPr>
              <w:t>- kompetencje z zakresu teorii mediów,</w:t>
            </w:r>
          </w:p>
          <w:p w14:paraId="4306B697" w14:textId="77777777" w:rsidR="004063D2" w:rsidRPr="00B33112" w:rsidRDefault="004063D2" w:rsidP="00C93E7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33112">
              <w:rPr>
                <w:rFonts w:ascii="Corbel" w:hAnsi="Corbel"/>
                <w:sz w:val="24"/>
                <w:szCs w:val="24"/>
              </w:rPr>
              <w:t>- kompetencje w zakresie języka i komunikowania medialnego,</w:t>
            </w:r>
          </w:p>
          <w:p w14:paraId="73979A1E" w14:textId="77777777" w:rsidR="004063D2" w:rsidRPr="00B33112" w:rsidRDefault="004063D2" w:rsidP="00C93E7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33112">
              <w:rPr>
                <w:rFonts w:ascii="Corbel" w:hAnsi="Corbel"/>
                <w:sz w:val="24"/>
                <w:szCs w:val="24"/>
              </w:rPr>
              <w:lastRenderedPageBreak/>
              <w:t>- kompetencje dotyczące odbioru komunikatów medialnych,</w:t>
            </w:r>
          </w:p>
          <w:p w14:paraId="1A0053E2" w14:textId="77777777" w:rsidR="004063D2" w:rsidRPr="00B33112" w:rsidRDefault="004063D2" w:rsidP="00C93E7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33112">
              <w:rPr>
                <w:rFonts w:ascii="Corbel" w:hAnsi="Corbel"/>
                <w:sz w:val="24"/>
                <w:szCs w:val="24"/>
              </w:rPr>
              <w:t>- kompetencje dotyczące korzystania z mediów,</w:t>
            </w:r>
          </w:p>
          <w:p w14:paraId="199EB6A2" w14:textId="77777777" w:rsidR="004063D2" w:rsidRPr="00B33112" w:rsidRDefault="004063D2" w:rsidP="00C93E7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33112">
              <w:rPr>
                <w:rFonts w:ascii="Corbel" w:hAnsi="Corbel"/>
                <w:sz w:val="24"/>
                <w:szCs w:val="24"/>
              </w:rPr>
              <w:t>- kompetencje dotyczące tworzenia komunikatów medialnych;</w:t>
            </w:r>
          </w:p>
        </w:tc>
      </w:tr>
      <w:tr w:rsidR="004063D2" w:rsidRPr="00B33112" w14:paraId="12B6514C" w14:textId="77777777" w:rsidTr="004063D2">
        <w:tc>
          <w:tcPr>
            <w:tcW w:w="9491" w:type="dxa"/>
          </w:tcPr>
          <w:p w14:paraId="08FDFBEC" w14:textId="77777777" w:rsidR="004063D2" w:rsidRPr="00B33112" w:rsidRDefault="004063D2" w:rsidP="00C93E7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33112">
              <w:rPr>
                <w:rFonts w:ascii="Corbel" w:hAnsi="Corbel"/>
                <w:sz w:val="24"/>
                <w:szCs w:val="24"/>
              </w:rPr>
              <w:lastRenderedPageBreak/>
              <w:t>Zjawisko immersji i alienacji powstające na skutek niewłaściwego korzystania z mediów;</w:t>
            </w:r>
          </w:p>
        </w:tc>
      </w:tr>
      <w:tr w:rsidR="004063D2" w:rsidRPr="00B33112" w14:paraId="41552458" w14:textId="77777777" w:rsidTr="004063D2">
        <w:tc>
          <w:tcPr>
            <w:tcW w:w="9491" w:type="dxa"/>
          </w:tcPr>
          <w:p w14:paraId="77598BCD" w14:textId="77777777" w:rsidR="004063D2" w:rsidRPr="00B33112" w:rsidRDefault="004063D2" w:rsidP="00C93E7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33112"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>Komputerowe programy usprawniające u dzieci ich percepcję, motorykę, słuch, wzrok oraz rozwój intelektualny;</w:t>
            </w:r>
          </w:p>
        </w:tc>
      </w:tr>
      <w:tr w:rsidR="004063D2" w:rsidRPr="00B33112" w14:paraId="53F724C9" w14:textId="77777777" w:rsidTr="004063D2">
        <w:tc>
          <w:tcPr>
            <w:tcW w:w="9491" w:type="dxa"/>
          </w:tcPr>
          <w:p w14:paraId="7A601AF5" w14:textId="77777777" w:rsidR="004063D2" w:rsidRPr="00B33112" w:rsidRDefault="004063D2" w:rsidP="00DC4D2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33112">
              <w:rPr>
                <w:rFonts w:ascii="Corbel" w:hAnsi="Corbel"/>
                <w:sz w:val="24"/>
                <w:szCs w:val="24"/>
              </w:rPr>
              <w:t xml:space="preserve">Wykorzystanie gier edukacyjnych on-line w projektowaniu zajęć dla uczniów </w:t>
            </w:r>
            <w:r w:rsidR="00DC4D2A" w:rsidRPr="00B33112">
              <w:rPr>
                <w:rFonts w:ascii="Corbel" w:hAnsi="Corbel"/>
                <w:sz w:val="24"/>
                <w:szCs w:val="24"/>
              </w:rPr>
              <w:t>z różnymi niepełnosprawnościami;</w:t>
            </w:r>
          </w:p>
        </w:tc>
      </w:tr>
      <w:tr w:rsidR="004063D2" w:rsidRPr="00B33112" w14:paraId="19A0A0F1" w14:textId="77777777" w:rsidTr="004063D2">
        <w:tc>
          <w:tcPr>
            <w:tcW w:w="9491" w:type="dxa"/>
          </w:tcPr>
          <w:p w14:paraId="4B4B0F8E" w14:textId="77777777" w:rsidR="004063D2" w:rsidRPr="00B33112" w:rsidRDefault="004063D2" w:rsidP="00C93E7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33112">
              <w:rPr>
                <w:rFonts w:ascii="Corbel" w:hAnsi="Corbel"/>
                <w:sz w:val="24"/>
                <w:szCs w:val="24"/>
              </w:rPr>
              <w:t xml:space="preserve">Aplikacje mobilne w praktyce (np. konstruktywne wykorzystanie smartfonu) </w:t>
            </w:r>
          </w:p>
        </w:tc>
      </w:tr>
      <w:tr w:rsidR="004063D2" w:rsidRPr="00B33112" w14:paraId="50BFA332" w14:textId="77777777" w:rsidTr="004063D2">
        <w:tc>
          <w:tcPr>
            <w:tcW w:w="9491" w:type="dxa"/>
          </w:tcPr>
          <w:p w14:paraId="424AF5AC" w14:textId="77777777" w:rsidR="004063D2" w:rsidRPr="00B33112" w:rsidRDefault="004063D2" w:rsidP="00DC4D2A">
            <w:pPr>
              <w:pStyle w:val="Nagwek3"/>
              <w:spacing w:before="0" w:line="240" w:lineRule="auto"/>
              <w:rPr>
                <w:rFonts w:ascii="Corbel" w:hAnsi="Corbel" w:cs="Times New Roman"/>
              </w:rPr>
            </w:pPr>
            <w:r w:rsidRPr="00B33112">
              <w:rPr>
                <w:rFonts w:ascii="Corbel" w:hAnsi="Corbel" w:cs="Times New Roman"/>
                <w:color w:val="auto"/>
              </w:rPr>
              <w:t xml:space="preserve">Technologie informacyjne jako narzędzie skutecznej komunikacji z dziećmi </w:t>
            </w:r>
            <w:r w:rsidR="00DC4D2A" w:rsidRPr="00B33112">
              <w:rPr>
                <w:rFonts w:ascii="Corbel" w:hAnsi="Corbel" w:cs="Times New Roman"/>
                <w:color w:val="auto"/>
              </w:rPr>
              <w:t>z różnymi niepełnosprawnościami;</w:t>
            </w:r>
          </w:p>
        </w:tc>
      </w:tr>
      <w:tr w:rsidR="004063D2" w:rsidRPr="00B33112" w14:paraId="7731D54E" w14:textId="77777777" w:rsidTr="004063D2">
        <w:tc>
          <w:tcPr>
            <w:tcW w:w="9491" w:type="dxa"/>
          </w:tcPr>
          <w:p w14:paraId="62E49B97" w14:textId="77777777" w:rsidR="004063D2" w:rsidRPr="00B33112" w:rsidRDefault="004063D2" w:rsidP="00C93E74">
            <w:pPr>
              <w:pStyle w:val="Akapitzlist"/>
              <w:spacing w:after="0" w:line="240" w:lineRule="auto"/>
              <w:ind w:left="0"/>
              <w:contextualSpacing w:val="0"/>
              <w:jc w:val="both"/>
              <w:rPr>
                <w:rFonts w:ascii="Corbel" w:hAnsi="Corbel"/>
                <w:sz w:val="24"/>
                <w:szCs w:val="24"/>
              </w:rPr>
            </w:pPr>
            <w:r w:rsidRPr="00B33112">
              <w:rPr>
                <w:rFonts w:ascii="Corbel" w:hAnsi="Corbel"/>
                <w:sz w:val="24"/>
                <w:szCs w:val="24"/>
              </w:rPr>
              <w:t xml:space="preserve">Projektowanie zajęć dydaktycznych dla uczniów </w:t>
            </w:r>
            <w:r w:rsidR="00DC4D2A" w:rsidRPr="00B33112">
              <w:rPr>
                <w:rFonts w:ascii="Corbel" w:hAnsi="Corbel"/>
                <w:sz w:val="24"/>
                <w:szCs w:val="24"/>
              </w:rPr>
              <w:t>z różnymi niepełnosprawnościami</w:t>
            </w:r>
            <w:r w:rsidRPr="00B33112">
              <w:rPr>
                <w:rFonts w:ascii="Corbel" w:hAnsi="Corbel"/>
                <w:sz w:val="24"/>
                <w:szCs w:val="24"/>
              </w:rPr>
              <w:t xml:space="preserve"> z wykorzystaniem zasobów internetowych;</w:t>
            </w:r>
          </w:p>
        </w:tc>
      </w:tr>
      <w:tr w:rsidR="004063D2" w:rsidRPr="00B33112" w14:paraId="684470C2" w14:textId="77777777" w:rsidTr="004063D2">
        <w:tc>
          <w:tcPr>
            <w:tcW w:w="9491" w:type="dxa"/>
          </w:tcPr>
          <w:p w14:paraId="4DD10F4A" w14:textId="77777777" w:rsidR="004063D2" w:rsidRPr="00B33112" w:rsidRDefault="004063D2" w:rsidP="00C93E74">
            <w:pPr>
              <w:pStyle w:val="Akapitzlist"/>
              <w:spacing w:after="0" w:line="240" w:lineRule="auto"/>
              <w:ind w:left="0"/>
              <w:contextualSpacing w:val="0"/>
              <w:jc w:val="both"/>
              <w:rPr>
                <w:rFonts w:ascii="Corbel" w:hAnsi="Corbel"/>
                <w:sz w:val="24"/>
                <w:szCs w:val="24"/>
              </w:rPr>
            </w:pPr>
            <w:r w:rsidRPr="00B33112">
              <w:rPr>
                <w:rFonts w:ascii="Corbel" w:hAnsi="Corbel"/>
                <w:sz w:val="24"/>
                <w:szCs w:val="24"/>
              </w:rPr>
              <w:t xml:space="preserve">Projektowanie pomocy dydaktycznych dla uczniów </w:t>
            </w:r>
            <w:r w:rsidR="00DC4D2A" w:rsidRPr="00B33112">
              <w:rPr>
                <w:rFonts w:ascii="Corbel" w:hAnsi="Corbel"/>
                <w:sz w:val="24"/>
                <w:szCs w:val="24"/>
              </w:rPr>
              <w:t xml:space="preserve">z różnymi niepełnosprawnościami </w:t>
            </w:r>
            <w:r w:rsidRPr="00B33112">
              <w:rPr>
                <w:rFonts w:ascii="Corbel" w:hAnsi="Corbel"/>
                <w:sz w:val="24"/>
                <w:szCs w:val="24"/>
              </w:rPr>
              <w:t xml:space="preserve"> w oparciu o zasoby internetowe (quizy, generatory, Dysk Google, Learning </w:t>
            </w:r>
            <w:proofErr w:type="spellStart"/>
            <w:r w:rsidRPr="00B33112">
              <w:rPr>
                <w:rFonts w:ascii="Corbel" w:hAnsi="Corbel"/>
                <w:sz w:val="24"/>
                <w:szCs w:val="24"/>
              </w:rPr>
              <w:t>Apps</w:t>
            </w:r>
            <w:proofErr w:type="spellEnd"/>
            <w:r w:rsidRPr="00B33112">
              <w:rPr>
                <w:rFonts w:ascii="Corbel" w:hAnsi="Corbel"/>
                <w:sz w:val="24"/>
                <w:szCs w:val="24"/>
              </w:rPr>
              <w:t>, komiksy, kanały YouTube itp.);</w:t>
            </w:r>
          </w:p>
        </w:tc>
      </w:tr>
      <w:tr w:rsidR="004063D2" w:rsidRPr="00B33112" w14:paraId="2909671B" w14:textId="77777777" w:rsidTr="004063D2">
        <w:tc>
          <w:tcPr>
            <w:tcW w:w="9491" w:type="dxa"/>
          </w:tcPr>
          <w:p w14:paraId="24A6AB61" w14:textId="77777777" w:rsidR="004063D2" w:rsidRPr="00B33112" w:rsidRDefault="004063D2" w:rsidP="00C93E74">
            <w:pPr>
              <w:pStyle w:val="Akapitzlist"/>
              <w:spacing w:after="0" w:line="240" w:lineRule="auto"/>
              <w:ind w:left="0"/>
              <w:contextualSpacing w:val="0"/>
              <w:jc w:val="both"/>
              <w:rPr>
                <w:rFonts w:ascii="Corbel" w:hAnsi="Corbel"/>
                <w:sz w:val="24"/>
                <w:szCs w:val="24"/>
              </w:rPr>
            </w:pPr>
            <w:r w:rsidRPr="00B33112">
              <w:rPr>
                <w:rFonts w:ascii="Corbel" w:hAnsi="Corbel"/>
                <w:sz w:val="24"/>
                <w:szCs w:val="24"/>
              </w:rPr>
              <w:t>Cyberprzemoc i inne zagrożenia związane z korzystaniem z mediów.</w:t>
            </w:r>
            <w:r w:rsidRPr="00B33112" w:rsidDel="00475104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</w:tbl>
    <w:p w14:paraId="68C5397E" w14:textId="77777777" w:rsidR="004063D2" w:rsidRPr="00B33112" w:rsidRDefault="004063D2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p w14:paraId="713B89EF" w14:textId="77777777" w:rsidR="0085747A" w:rsidRPr="00B33112" w:rsidRDefault="009F4610" w:rsidP="00F52B56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33112">
        <w:rPr>
          <w:rFonts w:ascii="Corbel" w:hAnsi="Corbel"/>
          <w:smallCaps w:val="0"/>
          <w:szCs w:val="24"/>
        </w:rPr>
        <w:t>3.4 Metody dydaktyczne</w:t>
      </w:r>
      <w:r w:rsidRPr="00B33112">
        <w:rPr>
          <w:rFonts w:ascii="Corbel" w:hAnsi="Corbel"/>
          <w:b w:val="0"/>
          <w:smallCaps w:val="0"/>
          <w:szCs w:val="24"/>
        </w:rPr>
        <w:t xml:space="preserve"> </w:t>
      </w:r>
    </w:p>
    <w:p w14:paraId="14279CFF" w14:textId="77777777" w:rsidR="00DC4D2A" w:rsidRPr="00B33112" w:rsidRDefault="00F52B56" w:rsidP="00DC4D2A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33112">
        <w:rPr>
          <w:rFonts w:ascii="Corbel" w:hAnsi="Corbel"/>
          <w:b w:val="0"/>
          <w:smallCaps w:val="0"/>
          <w:szCs w:val="24"/>
        </w:rPr>
        <w:t>m</w:t>
      </w:r>
      <w:r w:rsidR="00DC4D2A" w:rsidRPr="00B33112">
        <w:rPr>
          <w:rFonts w:ascii="Corbel" w:hAnsi="Corbel"/>
          <w:b w:val="0"/>
          <w:smallCaps w:val="0"/>
          <w:szCs w:val="24"/>
        </w:rPr>
        <w:t xml:space="preserve">etoda projektów, analiza tekstów i przekazów medialnych, metoda problemowa, </w:t>
      </w:r>
      <w:r w:rsidR="00E82B00" w:rsidRPr="00B33112">
        <w:rPr>
          <w:rFonts w:ascii="Corbel" w:hAnsi="Corbel"/>
          <w:b w:val="0"/>
          <w:smallCaps w:val="0"/>
          <w:szCs w:val="24"/>
        </w:rPr>
        <w:t xml:space="preserve">elementy </w:t>
      </w:r>
      <w:r w:rsidR="00DC4D2A" w:rsidRPr="00B33112">
        <w:rPr>
          <w:rFonts w:ascii="Corbel" w:hAnsi="Corbel"/>
          <w:b w:val="0"/>
          <w:smallCaps w:val="0"/>
          <w:szCs w:val="24"/>
        </w:rPr>
        <w:t>wykład</w:t>
      </w:r>
      <w:r w:rsidR="00E82B00" w:rsidRPr="00B33112">
        <w:rPr>
          <w:rFonts w:ascii="Corbel" w:hAnsi="Corbel"/>
          <w:b w:val="0"/>
          <w:smallCaps w:val="0"/>
          <w:szCs w:val="24"/>
        </w:rPr>
        <w:t>u</w:t>
      </w:r>
      <w:r w:rsidR="00DC4D2A" w:rsidRPr="00B33112">
        <w:rPr>
          <w:rFonts w:ascii="Corbel" w:hAnsi="Corbel"/>
          <w:b w:val="0"/>
          <w:smallCaps w:val="0"/>
          <w:szCs w:val="24"/>
        </w:rPr>
        <w:t xml:space="preserve"> konwersacyjny z prezentacją multimedialną.</w:t>
      </w:r>
    </w:p>
    <w:p w14:paraId="4EBEB030" w14:textId="77777777" w:rsidR="0085747A" w:rsidRPr="00B33112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479FB35" w14:textId="77777777" w:rsidR="00E960BB" w:rsidRPr="00B33112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6A6C498" w14:textId="77777777" w:rsidR="0085747A" w:rsidRPr="00B33112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33112">
        <w:rPr>
          <w:rFonts w:ascii="Corbel" w:hAnsi="Corbel"/>
          <w:smallCaps w:val="0"/>
          <w:szCs w:val="24"/>
        </w:rPr>
        <w:t xml:space="preserve">4. </w:t>
      </w:r>
      <w:r w:rsidR="0085747A" w:rsidRPr="00B33112">
        <w:rPr>
          <w:rFonts w:ascii="Corbel" w:hAnsi="Corbel"/>
          <w:smallCaps w:val="0"/>
          <w:szCs w:val="24"/>
        </w:rPr>
        <w:t>METODY I KRYTERIA OCENY</w:t>
      </w:r>
      <w:r w:rsidR="009F4610" w:rsidRPr="00B33112">
        <w:rPr>
          <w:rFonts w:ascii="Corbel" w:hAnsi="Corbel"/>
          <w:smallCaps w:val="0"/>
          <w:szCs w:val="24"/>
        </w:rPr>
        <w:t xml:space="preserve"> </w:t>
      </w:r>
    </w:p>
    <w:p w14:paraId="56D0D8BA" w14:textId="77777777" w:rsidR="00923D7D" w:rsidRPr="00B33112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5174BC9" w14:textId="77777777" w:rsidR="007F177C" w:rsidRPr="00B33112" w:rsidRDefault="0085747A" w:rsidP="00F52B56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33112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33112">
        <w:rPr>
          <w:rFonts w:ascii="Corbel" w:hAnsi="Corbel"/>
          <w:smallCaps w:val="0"/>
          <w:szCs w:val="24"/>
        </w:rPr>
        <w:t>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1"/>
        <w:gridCol w:w="5438"/>
        <w:gridCol w:w="2121"/>
      </w:tblGrid>
      <w:tr w:rsidR="007F177C" w:rsidRPr="00B33112" w14:paraId="0717CE48" w14:textId="77777777" w:rsidTr="002078F3">
        <w:tc>
          <w:tcPr>
            <w:tcW w:w="1961" w:type="dxa"/>
            <w:vAlign w:val="center"/>
          </w:tcPr>
          <w:p w14:paraId="09C32D4C" w14:textId="77777777" w:rsidR="007F177C" w:rsidRPr="00B33112" w:rsidRDefault="007F177C" w:rsidP="00C93E7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33112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38" w:type="dxa"/>
            <w:vAlign w:val="center"/>
          </w:tcPr>
          <w:p w14:paraId="1FAD76D5" w14:textId="77777777" w:rsidR="007F177C" w:rsidRPr="00B33112" w:rsidRDefault="007F177C" w:rsidP="00C93E7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3311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14:paraId="5CB48206" w14:textId="77777777" w:rsidR="007F177C" w:rsidRPr="00B33112" w:rsidRDefault="007F177C" w:rsidP="00C93E7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3311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1" w:type="dxa"/>
            <w:vAlign w:val="center"/>
          </w:tcPr>
          <w:p w14:paraId="13ED064F" w14:textId="77777777" w:rsidR="007F177C" w:rsidRPr="00B33112" w:rsidRDefault="007F177C" w:rsidP="00F52B5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33112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</w:tc>
      </w:tr>
      <w:tr w:rsidR="00F52B56" w:rsidRPr="00B33112" w14:paraId="6D43F44A" w14:textId="77777777" w:rsidTr="00F52B56">
        <w:tc>
          <w:tcPr>
            <w:tcW w:w="1961" w:type="dxa"/>
            <w:vAlign w:val="center"/>
          </w:tcPr>
          <w:p w14:paraId="375161DF" w14:textId="77777777" w:rsidR="00F52B56" w:rsidRPr="00B33112" w:rsidRDefault="00F52B56" w:rsidP="00F52B5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B33112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B33112">
              <w:rPr>
                <w:rFonts w:ascii="Corbel" w:hAnsi="Corbel"/>
                <w:b w:val="0"/>
                <w:szCs w:val="24"/>
              </w:rPr>
              <w:t>_ 01</w:t>
            </w:r>
          </w:p>
        </w:tc>
        <w:tc>
          <w:tcPr>
            <w:tcW w:w="5438" w:type="dxa"/>
          </w:tcPr>
          <w:p w14:paraId="482466F4" w14:textId="77777777" w:rsidR="00F52B56" w:rsidRPr="00B33112" w:rsidRDefault="00F52B56" w:rsidP="00C93E7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33112">
              <w:rPr>
                <w:rFonts w:ascii="Corbel" w:hAnsi="Corbel"/>
                <w:b w:val="0"/>
                <w:szCs w:val="24"/>
              </w:rPr>
              <w:t>Ocena wypowiedzi ustnej</w:t>
            </w:r>
            <w:r w:rsidR="009164C1" w:rsidRPr="00B33112">
              <w:rPr>
                <w:rFonts w:ascii="Corbel" w:hAnsi="Corbel"/>
                <w:b w:val="0"/>
                <w:szCs w:val="24"/>
              </w:rPr>
              <w:t>, egzamin</w:t>
            </w:r>
          </w:p>
        </w:tc>
        <w:tc>
          <w:tcPr>
            <w:tcW w:w="2121" w:type="dxa"/>
          </w:tcPr>
          <w:p w14:paraId="378E684C" w14:textId="77777777" w:rsidR="00F52B56" w:rsidRPr="00B33112" w:rsidRDefault="00F52B56" w:rsidP="007F14C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33112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F52B56" w:rsidRPr="00B33112" w14:paraId="6353C8FA" w14:textId="77777777" w:rsidTr="00F52B56">
        <w:tc>
          <w:tcPr>
            <w:tcW w:w="1961" w:type="dxa"/>
            <w:vAlign w:val="center"/>
          </w:tcPr>
          <w:p w14:paraId="62FF9C10" w14:textId="77777777" w:rsidR="00F52B56" w:rsidRPr="00B33112" w:rsidRDefault="00F52B56" w:rsidP="00F52B5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33112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38" w:type="dxa"/>
          </w:tcPr>
          <w:p w14:paraId="03130249" w14:textId="77777777" w:rsidR="00F52B56" w:rsidRPr="00B33112" w:rsidRDefault="00F52B56" w:rsidP="00C93E7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33112">
              <w:rPr>
                <w:rFonts w:ascii="Corbel" w:hAnsi="Corbel"/>
                <w:b w:val="0"/>
                <w:szCs w:val="24"/>
              </w:rPr>
              <w:t>kolokwium</w:t>
            </w:r>
            <w:r w:rsidR="009164C1" w:rsidRPr="00B33112">
              <w:rPr>
                <w:rFonts w:ascii="Corbel" w:hAnsi="Corbel"/>
                <w:b w:val="0"/>
                <w:szCs w:val="24"/>
              </w:rPr>
              <w:t>, egzamin</w:t>
            </w:r>
          </w:p>
        </w:tc>
        <w:tc>
          <w:tcPr>
            <w:tcW w:w="2121" w:type="dxa"/>
          </w:tcPr>
          <w:p w14:paraId="0B4B5049" w14:textId="77777777" w:rsidR="00F52B56" w:rsidRPr="00B33112" w:rsidRDefault="00F52B56" w:rsidP="007F14C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33112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F52B56" w:rsidRPr="00B33112" w14:paraId="0721A6B8" w14:textId="77777777" w:rsidTr="00F52B56">
        <w:trPr>
          <w:trHeight w:val="153"/>
        </w:trPr>
        <w:tc>
          <w:tcPr>
            <w:tcW w:w="1961" w:type="dxa"/>
            <w:vAlign w:val="center"/>
          </w:tcPr>
          <w:p w14:paraId="20520218" w14:textId="77777777" w:rsidR="00F52B56" w:rsidRPr="00B33112" w:rsidRDefault="00F52B56" w:rsidP="00F52B5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33112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38" w:type="dxa"/>
          </w:tcPr>
          <w:p w14:paraId="052710C3" w14:textId="77777777" w:rsidR="00F52B56" w:rsidRPr="00B33112" w:rsidRDefault="00F52B56" w:rsidP="002078F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33112">
              <w:rPr>
                <w:rFonts w:ascii="Corbel" w:hAnsi="Corbel"/>
                <w:b w:val="0"/>
                <w:szCs w:val="24"/>
              </w:rPr>
              <w:t>Sprawdzian Praktyczny</w:t>
            </w:r>
            <w:r w:rsidR="009164C1" w:rsidRPr="00B33112">
              <w:rPr>
                <w:rFonts w:ascii="Corbel" w:hAnsi="Corbel"/>
                <w:b w:val="0"/>
                <w:szCs w:val="24"/>
              </w:rPr>
              <w:t>, egzamin</w:t>
            </w:r>
          </w:p>
        </w:tc>
        <w:tc>
          <w:tcPr>
            <w:tcW w:w="2121" w:type="dxa"/>
          </w:tcPr>
          <w:p w14:paraId="46BACB9A" w14:textId="77777777" w:rsidR="00F52B56" w:rsidRPr="00B33112" w:rsidRDefault="00F52B56" w:rsidP="007F14C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33112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F52B56" w:rsidRPr="00B33112" w14:paraId="3C1318E8" w14:textId="77777777" w:rsidTr="00F52B56">
        <w:tc>
          <w:tcPr>
            <w:tcW w:w="1961" w:type="dxa"/>
            <w:vAlign w:val="center"/>
          </w:tcPr>
          <w:p w14:paraId="3105972B" w14:textId="77777777" w:rsidR="00F52B56" w:rsidRPr="00B33112" w:rsidRDefault="00F52B56" w:rsidP="00F52B5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33112">
              <w:rPr>
                <w:rFonts w:ascii="Corbel" w:hAnsi="Corbel"/>
                <w:b w:val="0"/>
                <w:szCs w:val="24"/>
              </w:rPr>
              <w:t>EK-04</w:t>
            </w:r>
          </w:p>
        </w:tc>
        <w:tc>
          <w:tcPr>
            <w:tcW w:w="5438" w:type="dxa"/>
          </w:tcPr>
          <w:p w14:paraId="3E851A8C" w14:textId="77777777" w:rsidR="00F52B56" w:rsidRPr="00B33112" w:rsidRDefault="00F52B56" w:rsidP="002078F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33112">
              <w:rPr>
                <w:rFonts w:ascii="Corbel" w:hAnsi="Corbel"/>
                <w:b w:val="0"/>
                <w:szCs w:val="24"/>
              </w:rPr>
              <w:t>Sprawdzian praktyczny</w:t>
            </w:r>
            <w:r w:rsidR="009164C1" w:rsidRPr="00B33112">
              <w:rPr>
                <w:rFonts w:ascii="Corbel" w:hAnsi="Corbel"/>
                <w:b w:val="0"/>
                <w:szCs w:val="24"/>
              </w:rPr>
              <w:t>, egzamin</w:t>
            </w:r>
          </w:p>
        </w:tc>
        <w:tc>
          <w:tcPr>
            <w:tcW w:w="2121" w:type="dxa"/>
          </w:tcPr>
          <w:p w14:paraId="1358431B" w14:textId="77777777" w:rsidR="00F52B56" w:rsidRPr="00B33112" w:rsidRDefault="00F52B56" w:rsidP="007F14C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33112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F52B56" w:rsidRPr="00B33112" w14:paraId="077E5137" w14:textId="77777777" w:rsidTr="00F52B56">
        <w:tc>
          <w:tcPr>
            <w:tcW w:w="1961" w:type="dxa"/>
            <w:vAlign w:val="center"/>
          </w:tcPr>
          <w:p w14:paraId="43AF5BAA" w14:textId="77777777" w:rsidR="00F52B56" w:rsidRPr="00B33112" w:rsidRDefault="00F52B56" w:rsidP="00F52B5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33112"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438" w:type="dxa"/>
          </w:tcPr>
          <w:p w14:paraId="395C6B5D" w14:textId="77777777" w:rsidR="00F52B56" w:rsidRPr="00B33112" w:rsidRDefault="00F52B56" w:rsidP="002078F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33112">
              <w:rPr>
                <w:rFonts w:ascii="Corbel" w:hAnsi="Corbel"/>
                <w:b w:val="0"/>
                <w:szCs w:val="24"/>
              </w:rPr>
              <w:t>Obserwacja pracy przy komputerze, ocena wykonanej pracy</w:t>
            </w:r>
            <w:r w:rsidR="009164C1" w:rsidRPr="00B33112">
              <w:rPr>
                <w:rFonts w:ascii="Corbel" w:hAnsi="Corbel"/>
                <w:b w:val="0"/>
                <w:szCs w:val="24"/>
              </w:rPr>
              <w:t>, egzamin</w:t>
            </w:r>
          </w:p>
        </w:tc>
        <w:tc>
          <w:tcPr>
            <w:tcW w:w="2121" w:type="dxa"/>
          </w:tcPr>
          <w:p w14:paraId="298FAA20" w14:textId="77777777" w:rsidR="00F52B56" w:rsidRPr="00B33112" w:rsidRDefault="00F52B56" w:rsidP="007F14C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33112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</w:tbl>
    <w:p w14:paraId="2E921729" w14:textId="77777777" w:rsidR="00D6607B" w:rsidRPr="00B33112" w:rsidRDefault="00D6607B" w:rsidP="00F52B56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14:paraId="358F479A" w14:textId="77777777" w:rsidR="00923D7D" w:rsidRPr="00B33112" w:rsidRDefault="003E1941" w:rsidP="00F52B56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33112">
        <w:rPr>
          <w:rFonts w:ascii="Corbel" w:hAnsi="Corbel"/>
          <w:smallCaps w:val="0"/>
          <w:szCs w:val="24"/>
        </w:rPr>
        <w:t xml:space="preserve">4.2 </w:t>
      </w:r>
      <w:r w:rsidR="0085747A" w:rsidRPr="00B33112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33112">
        <w:rPr>
          <w:rFonts w:ascii="Corbel" w:hAnsi="Corbel"/>
          <w:smallCaps w:val="0"/>
          <w:szCs w:val="24"/>
        </w:rPr>
        <w:t xml:space="preserve"> </w:t>
      </w:r>
    </w:p>
    <w:p w14:paraId="54BAB244" w14:textId="77777777" w:rsidR="00252422" w:rsidRPr="00B33112" w:rsidRDefault="00252422" w:rsidP="00F52B56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33112" w14:paraId="07E50B35" w14:textId="77777777" w:rsidTr="00923D7D">
        <w:tc>
          <w:tcPr>
            <w:tcW w:w="9670" w:type="dxa"/>
          </w:tcPr>
          <w:p w14:paraId="68EC693E" w14:textId="694B6631" w:rsidR="00E3620F" w:rsidRPr="00E3620F" w:rsidRDefault="007F177C" w:rsidP="00E3620F">
            <w:pPr>
              <w:spacing w:after="0"/>
              <w:jc w:val="both"/>
              <w:rPr>
                <w:rFonts w:ascii="Corbel" w:hAnsi="Corbel"/>
                <w:sz w:val="24"/>
              </w:rPr>
            </w:pPr>
            <w:r w:rsidRPr="00B33112">
              <w:rPr>
                <w:rFonts w:ascii="Corbel" w:hAnsi="Corbel"/>
                <w:szCs w:val="24"/>
              </w:rPr>
              <w:t>Aktywny udział w zajęciach (propozycje rozwiązania postawionego problemu), zaliczenie wykonanych ćwiczeń (samodzielność w wykonaniu zadań), aktywność na platformie e-</w:t>
            </w:r>
            <w:proofErr w:type="spellStart"/>
            <w:r w:rsidRPr="00B33112">
              <w:rPr>
                <w:rFonts w:ascii="Corbel" w:hAnsi="Corbel"/>
                <w:szCs w:val="24"/>
              </w:rPr>
              <w:t>lerningowej</w:t>
            </w:r>
            <w:proofErr w:type="spellEnd"/>
            <w:r w:rsidRPr="00B33112">
              <w:rPr>
                <w:rFonts w:ascii="Corbel" w:hAnsi="Corbel"/>
                <w:szCs w:val="24"/>
              </w:rPr>
              <w:t>.</w:t>
            </w:r>
            <w:r w:rsidR="009164C1" w:rsidRPr="00B33112">
              <w:rPr>
                <w:rFonts w:ascii="Corbel" w:hAnsi="Corbel"/>
                <w:szCs w:val="24"/>
              </w:rPr>
              <w:t>, pozytywna ocena na egzaminie</w:t>
            </w:r>
            <w:r w:rsidR="00D6607B" w:rsidRPr="00B33112">
              <w:rPr>
                <w:rFonts w:ascii="Corbel" w:hAnsi="Corbel"/>
                <w:szCs w:val="24"/>
              </w:rPr>
              <w:t xml:space="preserve">. </w:t>
            </w:r>
            <w:r w:rsidR="00E3620F" w:rsidRPr="00E3620F">
              <w:rPr>
                <w:rFonts w:ascii="Corbel" w:hAnsi="Corbel"/>
                <w:sz w:val="24"/>
              </w:rPr>
              <w:t xml:space="preserve">Egzamin pisemny lub ustny ukierunkowany jest na sprawdzenie wiedzy wykraczającej poza znajomość faktów. Służy sprawdzeniu poziomu zrozumienia zagadnień, umiejętności analizy i syntezy informacji, rozwiązywaniu problemów. </w:t>
            </w:r>
          </w:p>
          <w:p w14:paraId="508E4C23" w14:textId="77777777" w:rsidR="00E3620F" w:rsidRPr="00E3620F" w:rsidRDefault="00E3620F" w:rsidP="00E3620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3620F">
              <w:rPr>
                <w:rFonts w:ascii="Corbel" w:hAnsi="Corbel"/>
                <w:sz w:val="24"/>
                <w:szCs w:val="24"/>
              </w:rPr>
              <w:t>Kryteria oceny prac pisemnych:</w:t>
            </w:r>
          </w:p>
          <w:p w14:paraId="7E0BB8AC" w14:textId="77777777" w:rsidR="00E3620F" w:rsidRPr="00E3620F" w:rsidRDefault="00E3620F" w:rsidP="00E3620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3620F">
              <w:rPr>
                <w:rFonts w:ascii="Corbel" w:hAnsi="Corbel"/>
                <w:sz w:val="24"/>
                <w:szCs w:val="24"/>
              </w:rPr>
              <w:t>5.0 - wykazuje znajomość każdej z treści kształcenia na poziomie 91%-100%</w:t>
            </w:r>
          </w:p>
          <w:p w14:paraId="22B89626" w14:textId="77777777" w:rsidR="00E3620F" w:rsidRPr="00E3620F" w:rsidRDefault="00E3620F" w:rsidP="00E3620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3620F">
              <w:rPr>
                <w:rFonts w:ascii="Corbel" w:hAnsi="Corbel"/>
                <w:sz w:val="24"/>
                <w:szCs w:val="24"/>
              </w:rPr>
              <w:t>4.5 – wykazuje znajomość każdej z treści kształcenia na poziomie 81%-90%</w:t>
            </w:r>
          </w:p>
          <w:p w14:paraId="1E64E66E" w14:textId="77777777" w:rsidR="00E3620F" w:rsidRPr="00E3620F" w:rsidRDefault="00E3620F" w:rsidP="00E3620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3620F">
              <w:rPr>
                <w:rFonts w:ascii="Corbel" w:hAnsi="Corbel"/>
                <w:sz w:val="24"/>
                <w:szCs w:val="24"/>
              </w:rPr>
              <w:t>4.0 – wykazuje znajomość każdej z treści kształcenia na poziomie 71%-80%</w:t>
            </w:r>
          </w:p>
          <w:p w14:paraId="1FE8CD66" w14:textId="77777777" w:rsidR="00E3620F" w:rsidRPr="00E3620F" w:rsidRDefault="00E3620F" w:rsidP="00E3620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3620F">
              <w:rPr>
                <w:rFonts w:ascii="Corbel" w:hAnsi="Corbel"/>
                <w:sz w:val="24"/>
                <w:szCs w:val="24"/>
              </w:rPr>
              <w:lastRenderedPageBreak/>
              <w:t>3.5 – wykazuje znajomość każdej z treści kształcenia na poziomie 61%-70%</w:t>
            </w:r>
          </w:p>
          <w:p w14:paraId="411C87D0" w14:textId="77777777" w:rsidR="00E3620F" w:rsidRPr="00E3620F" w:rsidRDefault="00E3620F" w:rsidP="00E3620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3620F">
              <w:rPr>
                <w:rFonts w:ascii="Corbel" w:hAnsi="Corbel"/>
                <w:sz w:val="24"/>
                <w:szCs w:val="24"/>
              </w:rPr>
              <w:t>3.0 – wykazuje znajomość każdej z treści kształcenia na poziomie 51%-60%</w:t>
            </w:r>
          </w:p>
          <w:p w14:paraId="7E931485" w14:textId="77777777" w:rsidR="00E3620F" w:rsidRPr="00E3620F" w:rsidRDefault="00E3620F" w:rsidP="00E3620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3620F">
              <w:rPr>
                <w:rFonts w:ascii="Corbel" w:hAnsi="Corbel"/>
                <w:sz w:val="24"/>
                <w:szCs w:val="24"/>
              </w:rPr>
              <w:t>2.0– wykazuje znajomość każdej z treści kształcenia poniżej 51%</w:t>
            </w:r>
          </w:p>
          <w:p w14:paraId="1955B3F2" w14:textId="6F566A7C" w:rsidR="0085747A" w:rsidRPr="00B33112" w:rsidRDefault="0085747A" w:rsidP="00D660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78EB9DE2" w14:textId="77777777" w:rsidR="0085747A" w:rsidRPr="00B33112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214D8B2" w14:textId="77777777" w:rsidR="00B33112" w:rsidRPr="00B33112" w:rsidRDefault="00B33112" w:rsidP="00B33112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33112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74C9E639" w14:textId="77777777" w:rsidR="00B33112" w:rsidRPr="00B33112" w:rsidRDefault="00B33112" w:rsidP="00B33112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B33112" w:rsidRPr="00B33112" w14:paraId="1426D298" w14:textId="77777777" w:rsidTr="00A977F1">
        <w:tc>
          <w:tcPr>
            <w:tcW w:w="4962" w:type="dxa"/>
            <w:vAlign w:val="center"/>
          </w:tcPr>
          <w:p w14:paraId="00921671" w14:textId="77777777" w:rsidR="00B33112" w:rsidRPr="00B33112" w:rsidRDefault="00B33112" w:rsidP="00A977F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33112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7F73AFA9" w14:textId="77777777" w:rsidR="00B33112" w:rsidRPr="00B33112" w:rsidRDefault="00B33112" w:rsidP="00A977F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33112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B33112" w:rsidRPr="00B33112" w14:paraId="40F6519D" w14:textId="77777777" w:rsidTr="00A977F1">
        <w:tc>
          <w:tcPr>
            <w:tcW w:w="4962" w:type="dxa"/>
          </w:tcPr>
          <w:p w14:paraId="3069DB53" w14:textId="095D7DA0" w:rsidR="00B33112" w:rsidRPr="00B33112" w:rsidRDefault="00B33112" w:rsidP="004F6EB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33112">
              <w:rPr>
                <w:rFonts w:ascii="Corbel" w:hAnsi="Corbel"/>
                <w:sz w:val="24"/>
                <w:szCs w:val="24"/>
              </w:rPr>
              <w:t xml:space="preserve">Godziny z harmonogramu studiów </w:t>
            </w:r>
          </w:p>
        </w:tc>
        <w:tc>
          <w:tcPr>
            <w:tcW w:w="4677" w:type="dxa"/>
          </w:tcPr>
          <w:p w14:paraId="680FCB47" w14:textId="6A06D610" w:rsidR="00B33112" w:rsidRPr="00B33112" w:rsidRDefault="007A03F9" w:rsidP="00A977F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B33112" w:rsidRPr="00B33112" w14:paraId="5DCE3CC8" w14:textId="77777777" w:rsidTr="00A977F1">
        <w:tc>
          <w:tcPr>
            <w:tcW w:w="4962" w:type="dxa"/>
          </w:tcPr>
          <w:p w14:paraId="44A5C050" w14:textId="77777777" w:rsidR="00B33112" w:rsidRPr="00B33112" w:rsidRDefault="00B33112" w:rsidP="00A977F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33112">
              <w:rPr>
                <w:rFonts w:ascii="Corbel" w:hAnsi="Corbel"/>
                <w:sz w:val="24"/>
                <w:szCs w:val="24"/>
              </w:rPr>
              <w:t>Inne z udziałem nauczyciela akademickiego:</w:t>
            </w:r>
          </w:p>
          <w:p w14:paraId="25CF9375" w14:textId="77777777" w:rsidR="00B33112" w:rsidRPr="00B33112" w:rsidRDefault="00B33112" w:rsidP="00A977F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33112">
              <w:rPr>
                <w:rFonts w:ascii="Corbel" w:hAnsi="Corbel"/>
                <w:sz w:val="24"/>
                <w:szCs w:val="24"/>
              </w:rPr>
              <w:t>- udział w konsultacjach</w:t>
            </w:r>
          </w:p>
        </w:tc>
        <w:tc>
          <w:tcPr>
            <w:tcW w:w="4677" w:type="dxa"/>
          </w:tcPr>
          <w:p w14:paraId="2758B38A" w14:textId="77777777" w:rsidR="00B33112" w:rsidRPr="00B33112" w:rsidRDefault="00B33112" w:rsidP="00A977F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10EC8C47" w14:textId="77777777" w:rsidR="00B33112" w:rsidRPr="00B33112" w:rsidRDefault="00B33112" w:rsidP="00A977F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B33112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B33112" w:rsidRPr="00B33112" w14:paraId="7DCE3CE3" w14:textId="77777777" w:rsidTr="00A977F1">
        <w:tc>
          <w:tcPr>
            <w:tcW w:w="4962" w:type="dxa"/>
          </w:tcPr>
          <w:p w14:paraId="4BFEBF50" w14:textId="77777777" w:rsidR="00B33112" w:rsidRPr="00B33112" w:rsidRDefault="00B33112" w:rsidP="00A977F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33112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B33112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B33112">
              <w:rPr>
                <w:rFonts w:ascii="Corbel" w:hAnsi="Corbel"/>
                <w:sz w:val="24"/>
                <w:szCs w:val="24"/>
              </w:rPr>
              <w:t xml:space="preserve"> – praca własna studenta:</w:t>
            </w:r>
          </w:p>
          <w:p w14:paraId="06FE472B" w14:textId="77777777" w:rsidR="00B33112" w:rsidRPr="00B33112" w:rsidRDefault="00B33112" w:rsidP="00A977F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33112">
              <w:rPr>
                <w:rFonts w:ascii="Corbel" w:hAnsi="Corbel"/>
                <w:sz w:val="24"/>
                <w:szCs w:val="24"/>
              </w:rPr>
              <w:t xml:space="preserve"> - przygotowanie do zajęć,</w:t>
            </w:r>
          </w:p>
          <w:p w14:paraId="63FCEDB2" w14:textId="77777777" w:rsidR="00B33112" w:rsidRPr="00B33112" w:rsidRDefault="00B33112" w:rsidP="00A977F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33112">
              <w:rPr>
                <w:rFonts w:ascii="Corbel" w:hAnsi="Corbel"/>
                <w:sz w:val="24"/>
                <w:szCs w:val="24"/>
              </w:rPr>
              <w:t>- przygotowanie do zaliczenia</w:t>
            </w:r>
          </w:p>
          <w:p w14:paraId="7937C4E4" w14:textId="77777777" w:rsidR="00B33112" w:rsidRPr="00B33112" w:rsidRDefault="00B33112" w:rsidP="00A977F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33112">
              <w:rPr>
                <w:rFonts w:ascii="Corbel" w:hAnsi="Corbel"/>
                <w:sz w:val="24"/>
                <w:szCs w:val="24"/>
              </w:rPr>
              <w:t>- studiowanie literatury</w:t>
            </w:r>
          </w:p>
          <w:p w14:paraId="6B894900" w14:textId="77777777" w:rsidR="00B33112" w:rsidRPr="00B33112" w:rsidRDefault="00B33112" w:rsidP="00A977F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33112">
              <w:rPr>
                <w:rFonts w:ascii="Corbel" w:hAnsi="Corbel"/>
                <w:sz w:val="24"/>
                <w:szCs w:val="24"/>
              </w:rPr>
              <w:t>- przygotowanie do egzaminu</w:t>
            </w:r>
          </w:p>
        </w:tc>
        <w:tc>
          <w:tcPr>
            <w:tcW w:w="4677" w:type="dxa"/>
          </w:tcPr>
          <w:p w14:paraId="0CC26DAE" w14:textId="77777777" w:rsidR="00B33112" w:rsidRPr="00B33112" w:rsidRDefault="00B33112" w:rsidP="00A977F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0AA889A8" w14:textId="77777777" w:rsidR="00662BA7" w:rsidRDefault="00662BA7" w:rsidP="00A977F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19F65640" w14:textId="07F98679" w:rsidR="00B33112" w:rsidRPr="00B33112" w:rsidRDefault="007A03F9" w:rsidP="00A977F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35</w:t>
            </w:r>
          </w:p>
          <w:p w14:paraId="1A5784E8" w14:textId="77777777" w:rsidR="00B33112" w:rsidRPr="00B33112" w:rsidRDefault="00B33112" w:rsidP="00A977F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B33112">
              <w:rPr>
                <w:rFonts w:ascii="Corbel" w:hAnsi="Corbel"/>
                <w:sz w:val="24"/>
                <w:szCs w:val="24"/>
              </w:rPr>
              <w:t>18</w:t>
            </w:r>
          </w:p>
          <w:p w14:paraId="2A927FD7" w14:textId="77777777" w:rsidR="00B33112" w:rsidRPr="00B33112" w:rsidRDefault="00B33112" w:rsidP="00A977F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B33112">
              <w:rPr>
                <w:rFonts w:ascii="Corbel" w:hAnsi="Corbel"/>
                <w:sz w:val="24"/>
                <w:szCs w:val="24"/>
              </w:rPr>
              <w:t>10</w:t>
            </w:r>
          </w:p>
          <w:p w14:paraId="513F207D" w14:textId="77777777" w:rsidR="00B33112" w:rsidRPr="00B33112" w:rsidRDefault="00B33112" w:rsidP="00A977F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B33112"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B33112" w:rsidRPr="00B33112" w14:paraId="18F63A9C" w14:textId="77777777" w:rsidTr="00A977F1">
        <w:tc>
          <w:tcPr>
            <w:tcW w:w="4962" w:type="dxa"/>
          </w:tcPr>
          <w:p w14:paraId="6C02DCBA" w14:textId="77777777" w:rsidR="00B33112" w:rsidRPr="00B33112" w:rsidRDefault="00B33112" w:rsidP="00A977F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33112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44DACCF9" w14:textId="77777777" w:rsidR="00B33112" w:rsidRPr="00B33112" w:rsidRDefault="00B33112" w:rsidP="00A977F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B33112">
              <w:rPr>
                <w:rFonts w:ascii="Corbel" w:hAnsi="Corbel"/>
                <w:sz w:val="24"/>
                <w:szCs w:val="24"/>
              </w:rPr>
              <w:t>90</w:t>
            </w:r>
          </w:p>
        </w:tc>
      </w:tr>
      <w:tr w:rsidR="00B33112" w:rsidRPr="00B33112" w14:paraId="380B1B74" w14:textId="77777777" w:rsidTr="00A977F1">
        <w:tc>
          <w:tcPr>
            <w:tcW w:w="4962" w:type="dxa"/>
          </w:tcPr>
          <w:p w14:paraId="39333775" w14:textId="77777777" w:rsidR="00B33112" w:rsidRPr="00B33112" w:rsidRDefault="00B33112" w:rsidP="00A977F1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33112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CE35399" w14:textId="77777777" w:rsidR="00B33112" w:rsidRPr="00B33112" w:rsidRDefault="00B33112" w:rsidP="00A977F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33112">
              <w:rPr>
                <w:rFonts w:ascii="Corbel" w:hAnsi="Corbel"/>
                <w:b/>
                <w:sz w:val="24"/>
                <w:szCs w:val="24"/>
              </w:rPr>
              <w:t>3</w:t>
            </w:r>
          </w:p>
        </w:tc>
      </w:tr>
    </w:tbl>
    <w:p w14:paraId="1D29092F" w14:textId="77777777" w:rsidR="00B33112" w:rsidRPr="00B33112" w:rsidRDefault="00B33112" w:rsidP="00B33112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B33112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4A5213F5" w14:textId="77777777" w:rsidR="00B33112" w:rsidRPr="00B33112" w:rsidRDefault="00B33112" w:rsidP="00B3311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9D48D92" w14:textId="77777777" w:rsidR="00B33112" w:rsidRPr="00B33112" w:rsidRDefault="00B33112" w:rsidP="00B33112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33112">
        <w:rPr>
          <w:rFonts w:ascii="Corbel" w:hAnsi="Corbel"/>
          <w:smallCaps w:val="0"/>
          <w:szCs w:val="24"/>
        </w:rPr>
        <w:t>6. PRAKTYKI ZAWODOWE W RAMACH PRZEDMIOTU</w:t>
      </w:r>
    </w:p>
    <w:p w14:paraId="7A4805A2" w14:textId="77777777" w:rsidR="00B33112" w:rsidRPr="00B33112" w:rsidRDefault="00B33112" w:rsidP="00B33112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5"/>
        <w:gridCol w:w="5455"/>
      </w:tblGrid>
      <w:tr w:rsidR="00B33112" w:rsidRPr="00B33112" w14:paraId="0C38E6ED" w14:textId="77777777" w:rsidTr="00A977F1">
        <w:trPr>
          <w:trHeight w:val="397"/>
        </w:trPr>
        <w:tc>
          <w:tcPr>
            <w:tcW w:w="4111" w:type="dxa"/>
          </w:tcPr>
          <w:p w14:paraId="380D11C3" w14:textId="77777777" w:rsidR="00B33112" w:rsidRPr="00B33112" w:rsidRDefault="00B33112" w:rsidP="00A977F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33112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14:paraId="686F2DB2" w14:textId="77777777" w:rsidR="00B33112" w:rsidRPr="00B33112" w:rsidRDefault="00B33112" w:rsidP="00A977F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3311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B33112" w:rsidRPr="00B33112" w14:paraId="0BBC6532" w14:textId="77777777" w:rsidTr="00A977F1">
        <w:trPr>
          <w:trHeight w:val="397"/>
        </w:trPr>
        <w:tc>
          <w:tcPr>
            <w:tcW w:w="4111" w:type="dxa"/>
          </w:tcPr>
          <w:p w14:paraId="7DFFBCBA" w14:textId="77777777" w:rsidR="00B33112" w:rsidRPr="00B33112" w:rsidRDefault="00B33112" w:rsidP="00A977F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33112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14:paraId="56F83955" w14:textId="77777777" w:rsidR="00B33112" w:rsidRPr="00B33112" w:rsidRDefault="00B33112" w:rsidP="00A977F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33112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5582F78B" w14:textId="77777777" w:rsidR="00B33112" w:rsidRPr="00B33112" w:rsidRDefault="00B33112" w:rsidP="00B3311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C5F7B2C" w14:textId="77777777" w:rsidR="00D6607B" w:rsidRPr="00B33112" w:rsidRDefault="00D6607B" w:rsidP="00CD7089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  <w:sectPr w:rsidR="00D6607B" w:rsidRPr="00B33112" w:rsidSect="0085747A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14:paraId="1604FB23" w14:textId="77777777" w:rsidR="00675843" w:rsidRPr="00B33112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33112">
        <w:rPr>
          <w:rFonts w:ascii="Corbel" w:hAnsi="Corbel"/>
          <w:smallCaps w:val="0"/>
          <w:szCs w:val="24"/>
        </w:rPr>
        <w:lastRenderedPageBreak/>
        <w:t xml:space="preserve">7. </w:t>
      </w:r>
      <w:r w:rsidR="0085747A" w:rsidRPr="00B33112">
        <w:rPr>
          <w:rFonts w:ascii="Corbel" w:hAnsi="Corbel"/>
          <w:smallCaps w:val="0"/>
          <w:szCs w:val="24"/>
        </w:rPr>
        <w:t>LITERATURA</w:t>
      </w:r>
      <w:r w:rsidRPr="00B33112">
        <w:rPr>
          <w:rFonts w:ascii="Corbel" w:hAnsi="Corbel"/>
          <w:smallCaps w:val="0"/>
          <w:szCs w:val="24"/>
        </w:rPr>
        <w:t xml:space="preserve"> </w:t>
      </w:r>
    </w:p>
    <w:p w14:paraId="58233160" w14:textId="77777777" w:rsidR="00252422" w:rsidRPr="00B33112" w:rsidRDefault="00252422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772AF1" w:rsidRPr="00B33112" w14:paraId="76331743" w14:textId="77777777" w:rsidTr="00CD7089">
        <w:tc>
          <w:tcPr>
            <w:tcW w:w="9639" w:type="dxa"/>
          </w:tcPr>
          <w:p w14:paraId="592A0A89" w14:textId="77777777" w:rsidR="00772AF1" w:rsidRPr="00B33112" w:rsidRDefault="00772AF1" w:rsidP="00CD7089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B33112">
              <w:rPr>
                <w:rFonts w:ascii="Corbel" w:hAnsi="Corbel"/>
                <w:b/>
                <w:sz w:val="24"/>
                <w:szCs w:val="24"/>
              </w:rPr>
              <w:t xml:space="preserve">Literatura podstawowa: </w:t>
            </w:r>
          </w:p>
          <w:p w14:paraId="3CE321BB" w14:textId="77777777" w:rsidR="00772AF1" w:rsidRPr="00B33112" w:rsidRDefault="00772AF1" w:rsidP="00CD7089">
            <w:pPr>
              <w:pStyle w:val="Akapitzlist"/>
              <w:keepNext/>
              <w:numPr>
                <w:ilvl w:val="0"/>
                <w:numId w:val="2"/>
              </w:numPr>
              <w:spacing w:after="0" w:line="240" w:lineRule="auto"/>
              <w:jc w:val="both"/>
              <w:outlineLvl w:val="1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B33112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W. Skrzydlewski, </w:t>
            </w:r>
            <w:r w:rsidRPr="00B33112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 xml:space="preserve">Kultura, Edukacja, Technologia Kształcenia. Konteksty nowomedialne, </w:t>
            </w:r>
            <w:r w:rsidRPr="00B33112">
              <w:rPr>
                <w:rFonts w:ascii="Corbel" w:eastAsia="Times New Roman" w:hAnsi="Corbel"/>
                <w:sz w:val="24"/>
                <w:szCs w:val="24"/>
                <w:lang w:eastAsia="pl-PL"/>
              </w:rPr>
              <w:t>Wydaw. Naukowe UAM, Poznań 2017.</w:t>
            </w:r>
          </w:p>
          <w:p w14:paraId="7091D55A" w14:textId="77777777" w:rsidR="00772AF1" w:rsidRPr="00B33112" w:rsidRDefault="00772AF1" w:rsidP="00CD7089">
            <w:pPr>
              <w:pStyle w:val="Akapitzlist"/>
              <w:numPr>
                <w:ilvl w:val="0"/>
                <w:numId w:val="2"/>
              </w:numPr>
              <w:shd w:val="clear" w:color="auto" w:fill="FFFFFF"/>
              <w:spacing w:after="0" w:line="240" w:lineRule="auto"/>
              <w:jc w:val="both"/>
              <w:textAlignment w:val="baseline"/>
              <w:outlineLvl w:val="2"/>
              <w:rPr>
                <w:rFonts w:ascii="Corbel" w:eastAsia="Times New Roman" w:hAnsi="Corbel"/>
                <w:bCs/>
                <w:color w:val="333333"/>
                <w:sz w:val="24"/>
                <w:szCs w:val="24"/>
                <w:lang w:eastAsia="pl-PL"/>
              </w:rPr>
            </w:pPr>
            <w:r w:rsidRPr="00B33112">
              <w:rPr>
                <w:rFonts w:ascii="Corbel" w:eastAsia="Times New Roman" w:hAnsi="Corbel"/>
                <w:bCs/>
                <w:color w:val="333333"/>
                <w:sz w:val="24"/>
                <w:szCs w:val="24"/>
                <w:lang w:eastAsia="pl-PL"/>
              </w:rPr>
              <w:t xml:space="preserve">M. Tanaś, S. Galanciak, </w:t>
            </w:r>
            <w:r w:rsidRPr="00B33112">
              <w:rPr>
                <w:rFonts w:ascii="Corbel" w:eastAsia="Times New Roman" w:hAnsi="Corbel"/>
                <w:bCs/>
                <w:i/>
                <w:color w:val="333333"/>
                <w:sz w:val="24"/>
                <w:szCs w:val="24"/>
                <w:lang w:eastAsia="pl-PL"/>
              </w:rPr>
              <w:t>Cyfrowa przestrzeń kształcenia. Cyberprzestrzeń – Człowiek – Edukacja.</w:t>
            </w:r>
            <w:r w:rsidRPr="00B33112">
              <w:rPr>
                <w:rFonts w:ascii="Corbel" w:eastAsia="Times New Roman" w:hAnsi="Corbel"/>
                <w:bCs/>
                <w:color w:val="333333"/>
                <w:sz w:val="24"/>
                <w:szCs w:val="24"/>
                <w:lang w:eastAsia="pl-PL"/>
              </w:rPr>
              <w:t xml:space="preserve"> T. 1. Wyd. „Impuls”, Kraków 2015, s. 260</w:t>
            </w:r>
          </w:p>
          <w:p w14:paraId="25B2D668" w14:textId="77777777" w:rsidR="00772AF1" w:rsidRPr="00B33112" w:rsidRDefault="00772AF1" w:rsidP="00CD7089">
            <w:pPr>
              <w:pStyle w:val="Akapitzlist"/>
              <w:keepNext/>
              <w:numPr>
                <w:ilvl w:val="0"/>
                <w:numId w:val="2"/>
              </w:numPr>
              <w:spacing w:after="0" w:line="240" w:lineRule="auto"/>
              <w:jc w:val="both"/>
              <w:outlineLvl w:val="1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B33112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M. Wrońska, </w:t>
            </w:r>
            <w:r w:rsidRPr="00B33112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Kultura medialna adolescentów. Studium dostępu i zastosowań</w:t>
            </w:r>
            <w:r w:rsidRPr="00B33112">
              <w:rPr>
                <w:rFonts w:ascii="Corbel" w:eastAsia="Times New Roman" w:hAnsi="Corbel"/>
                <w:sz w:val="24"/>
                <w:szCs w:val="24"/>
                <w:lang w:eastAsia="pl-PL"/>
              </w:rPr>
              <w:t>. Wydaw. Uniwersytetu Rzeszowskiego, Rzeszów 2012.</w:t>
            </w:r>
          </w:p>
          <w:p w14:paraId="58D81F3C" w14:textId="77777777" w:rsidR="00772AF1" w:rsidRPr="00B33112" w:rsidRDefault="00772AF1" w:rsidP="00CD7089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33112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 xml:space="preserve">B. Siemieniecki, </w:t>
            </w:r>
            <w:r w:rsidRPr="00B33112">
              <w:rPr>
                <w:rFonts w:ascii="Corbel" w:eastAsia="Times New Roman" w:hAnsi="Corbel"/>
                <w:i/>
                <w:kern w:val="36"/>
                <w:sz w:val="24"/>
                <w:szCs w:val="24"/>
                <w:lang w:eastAsia="pl-PL"/>
              </w:rPr>
              <w:t>Pedagogika medialna</w:t>
            </w:r>
            <w:r w:rsidRPr="00B33112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 xml:space="preserve"> t 1 i 2. Podręcznik akademicki,</w:t>
            </w:r>
            <w:r w:rsidRPr="00B33112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</w:t>
            </w:r>
            <w:hyperlink r:id="rId8" w:tooltip="Wydawnictwo Naukowe PWN" w:history="1">
              <w:r w:rsidRPr="00B33112">
                <w:rPr>
                  <w:rFonts w:ascii="Corbel" w:eastAsia="Times New Roman" w:hAnsi="Corbel"/>
                  <w:sz w:val="24"/>
                  <w:szCs w:val="24"/>
                  <w:lang w:eastAsia="pl-PL"/>
                </w:rPr>
                <w:t>Wydawnictwo Naukowe PWN</w:t>
              </w:r>
            </w:hyperlink>
            <w:r w:rsidRPr="00B33112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>, Warszawa 2007.</w:t>
            </w:r>
          </w:p>
        </w:tc>
      </w:tr>
      <w:tr w:rsidR="00772AF1" w:rsidRPr="00B33112" w14:paraId="56AD669C" w14:textId="77777777" w:rsidTr="00CD7089">
        <w:tc>
          <w:tcPr>
            <w:tcW w:w="9639" w:type="dxa"/>
          </w:tcPr>
          <w:p w14:paraId="211056B5" w14:textId="77777777" w:rsidR="00772AF1" w:rsidRPr="00B33112" w:rsidRDefault="00772AF1" w:rsidP="00CD7089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B33112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0ADB30DA" w14:textId="77777777" w:rsidR="00772AF1" w:rsidRPr="00B33112" w:rsidRDefault="00772AF1" w:rsidP="00CD7089">
            <w:pPr>
              <w:pStyle w:val="Akapitzlist"/>
              <w:numPr>
                <w:ilvl w:val="0"/>
                <w:numId w:val="4"/>
              </w:numPr>
              <w:shd w:val="clear" w:color="auto" w:fill="FFFFFF"/>
              <w:spacing w:after="0" w:line="240" w:lineRule="auto"/>
              <w:outlineLvl w:val="1"/>
              <w:rPr>
                <w:rFonts w:ascii="Corbel" w:eastAsia="Times New Roman" w:hAnsi="Corbel"/>
                <w:color w:val="252525"/>
                <w:sz w:val="24"/>
                <w:szCs w:val="24"/>
                <w:lang w:eastAsia="pl-PL"/>
              </w:rPr>
            </w:pPr>
            <w:hyperlink r:id="rId9" w:history="1">
              <w:proofErr w:type="spellStart"/>
              <w:r w:rsidRPr="00B33112">
                <w:rPr>
                  <w:rFonts w:ascii="Corbel" w:eastAsia="Times New Roman" w:hAnsi="Corbel"/>
                  <w:color w:val="252525"/>
                  <w:sz w:val="24"/>
                  <w:szCs w:val="24"/>
                  <w:lang w:eastAsia="pl-PL"/>
                </w:rPr>
                <w:t>Giermakowska</w:t>
              </w:r>
              <w:proofErr w:type="spellEnd"/>
            </w:hyperlink>
            <w:r w:rsidRPr="00B33112">
              <w:rPr>
                <w:rFonts w:ascii="Corbel" w:eastAsia="Times New Roman" w:hAnsi="Corbel"/>
                <w:color w:val="252525"/>
                <w:sz w:val="24"/>
                <w:szCs w:val="24"/>
                <w:lang w:eastAsia="pl-PL"/>
              </w:rPr>
              <w:t xml:space="preserve">, </w:t>
            </w:r>
            <w:hyperlink r:id="rId10" w:history="1">
              <w:r w:rsidRPr="00B33112">
                <w:rPr>
                  <w:rFonts w:ascii="Corbel" w:eastAsia="Times New Roman" w:hAnsi="Corbel"/>
                  <w:color w:val="252525"/>
                  <w:sz w:val="24"/>
                  <w:szCs w:val="24"/>
                  <w:lang w:eastAsia="pl-PL"/>
                </w:rPr>
                <w:t>K. Bidziński</w:t>
              </w:r>
            </w:hyperlink>
            <w:r w:rsidRPr="00B33112">
              <w:rPr>
                <w:rFonts w:ascii="Corbel" w:eastAsia="Times New Roman" w:hAnsi="Corbel"/>
                <w:color w:val="252525"/>
                <w:sz w:val="24"/>
                <w:szCs w:val="24"/>
                <w:lang w:eastAsia="pl-PL"/>
              </w:rPr>
              <w:t xml:space="preserve">, </w:t>
            </w:r>
            <w:hyperlink r:id="rId11" w:history="1">
              <w:r w:rsidRPr="00B33112">
                <w:rPr>
                  <w:rFonts w:ascii="Corbel" w:eastAsia="Times New Roman" w:hAnsi="Corbel"/>
                  <w:color w:val="252525"/>
                  <w:sz w:val="24"/>
                  <w:szCs w:val="24"/>
                  <w:lang w:eastAsia="pl-PL"/>
                </w:rPr>
                <w:t>M. Z. Babiarz</w:t>
              </w:r>
            </w:hyperlink>
            <w:r w:rsidRPr="00B33112">
              <w:rPr>
                <w:rFonts w:ascii="Corbel" w:eastAsia="Times New Roman" w:hAnsi="Corbel"/>
                <w:color w:val="252525"/>
                <w:sz w:val="24"/>
                <w:szCs w:val="24"/>
                <w:lang w:eastAsia="pl-PL"/>
              </w:rPr>
              <w:t>, Dzieci i młodzież ze specjalnymi potrzebami edukacyjnymi w przestrzeni informacyjnej, Wydaw. Impuls, Kraków 2016.</w:t>
            </w:r>
          </w:p>
          <w:p w14:paraId="15EDDF88" w14:textId="77777777" w:rsidR="00772AF1" w:rsidRPr="00B33112" w:rsidRDefault="00772AF1" w:rsidP="00CD7089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33112">
              <w:rPr>
                <w:rFonts w:ascii="Corbel" w:hAnsi="Corbel"/>
                <w:sz w:val="24"/>
                <w:szCs w:val="24"/>
              </w:rPr>
              <w:t xml:space="preserve">N. Walter, </w:t>
            </w:r>
            <w:r w:rsidRPr="00B33112">
              <w:rPr>
                <w:rFonts w:ascii="Corbel" w:hAnsi="Corbel"/>
                <w:i/>
                <w:sz w:val="24"/>
                <w:szCs w:val="24"/>
              </w:rPr>
              <w:t>Zanurzeni w mediach. Konteksty edukacji medialnej</w:t>
            </w:r>
            <w:r w:rsidRPr="00B33112">
              <w:rPr>
                <w:rFonts w:ascii="Corbel" w:hAnsi="Corbel"/>
                <w:sz w:val="24"/>
                <w:szCs w:val="24"/>
              </w:rPr>
              <w:t>, Wydaw. UAM, Poznań 2016</w:t>
            </w:r>
          </w:p>
          <w:p w14:paraId="61A5310E" w14:textId="77777777" w:rsidR="00772AF1" w:rsidRPr="00B33112" w:rsidRDefault="00772AF1" w:rsidP="00CD7089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33112">
              <w:rPr>
                <w:rFonts w:ascii="Corbel" w:hAnsi="Corbel"/>
                <w:sz w:val="24"/>
                <w:szCs w:val="24"/>
              </w:rPr>
              <w:t xml:space="preserve">Pieniążek M., </w:t>
            </w:r>
            <w:r w:rsidRPr="00B33112">
              <w:rPr>
                <w:rFonts w:ascii="Corbel" w:hAnsi="Corbel"/>
                <w:i/>
                <w:sz w:val="24"/>
                <w:szCs w:val="24"/>
              </w:rPr>
              <w:t>Aplikacje mobilne jako środek dydaktyczny z perspektywy pedagogiki medialnej</w:t>
            </w:r>
            <w:r w:rsidRPr="00B33112">
              <w:rPr>
                <w:rFonts w:ascii="Corbel" w:hAnsi="Corbel"/>
                <w:sz w:val="24"/>
                <w:szCs w:val="24"/>
              </w:rPr>
              <w:t>, w: Kwartalnik Naukowy "Edukacja- Technika- Informatyka" Nr 4, wyd. Wydawnictwo Uniwersytetu Rzeszowskiego, Rzeszów 2016,</w:t>
            </w:r>
          </w:p>
          <w:p w14:paraId="1957DF53" w14:textId="77777777" w:rsidR="00772AF1" w:rsidRPr="00B33112" w:rsidRDefault="00772AF1" w:rsidP="00CD7089">
            <w:pPr>
              <w:spacing w:after="0" w:line="240" w:lineRule="auto"/>
              <w:rPr>
                <w:rFonts w:ascii="Corbel" w:hAnsi="Corbel"/>
                <w:b/>
                <w:bCs/>
                <w:sz w:val="24"/>
                <w:szCs w:val="24"/>
              </w:rPr>
            </w:pPr>
          </w:p>
          <w:p w14:paraId="5B1F2295" w14:textId="77777777" w:rsidR="00252422" w:rsidRPr="00B33112" w:rsidRDefault="00252422" w:rsidP="00CD708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14:paraId="547E8725" w14:textId="77777777" w:rsidR="00772AF1" w:rsidRPr="00B33112" w:rsidRDefault="00772AF1" w:rsidP="00CD708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33112">
              <w:rPr>
                <w:rFonts w:ascii="Corbel" w:hAnsi="Corbel"/>
                <w:sz w:val="24"/>
                <w:szCs w:val="24"/>
              </w:rPr>
              <w:t>Strony internetowe:</w:t>
            </w:r>
          </w:p>
          <w:p w14:paraId="15136831" w14:textId="77777777" w:rsidR="00772AF1" w:rsidRPr="00B33112" w:rsidRDefault="00772AF1" w:rsidP="00CD7089">
            <w:pPr>
              <w:spacing w:after="0" w:line="240" w:lineRule="auto"/>
              <w:rPr>
                <w:rFonts w:ascii="Corbel" w:hAnsi="Corbel"/>
                <w:i/>
                <w:sz w:val="24"/>
                <w:szCs w:val="24"/>
              </w:rPr>
            </w:pPr>
            <w:hyperlink r:id="rId12" w:history="1">
              <w:r w:rsidRPr="00B33112">
                <w:rPr>
                  <w:rStyle w:val="Hipercze"/>
                  <w:rFonts w:ascii="Corbel" w:hAnsi="Corbel"/>
                  <w:i/>
                  <w:color w:val="auto"/>
                  <w:sz w:val="24"/>
                  <w:szCs w:val="24"/>
                  <w:u w:val="none"/>
                </w:rPr>
                <w:t>http://systemsensor.pl/</w:t>
              </w:r>
            </w:hyperlink>
          </w:p>
          <w:p w14:paraId="2490D9CC" w14:textId="77777777" w:rsidR="00772AF1" w:rsidRPr="00B33112" w:rsidRDefault="00772AF1" w:rsidP="00CD7089">
            <w:pPr>
              <w:spacing w:after="0" w:line="240" w:lineRule="auto"/>
              <w:rPr>
                <w:rFonts w:ascii="Corbel" w:hAnsi="Corbel"/>
                <w:i/>
                <w:sz w:val="24"/>
                <w:szCs w:val="24"/>
              </w:rPr>
            </w:pPr>
            <w:hyperlink r:id="rId13" w:history="1">
              <w:r w:rsidRPr="00B33112">
                <w:rPr>
                  <w:rStyle w:val="Hipercze"/>
                  <w:rFonts w:ascii="Corbel" w:hAnsi="Corbel"/>
                  <w:i/>
                  <w:color w:val="auto"/>
                  <w:sz w:val="24"/>
                  <w:szCs w:val="24"/>
                  <w:u w:val="none"/>
                </w:rPr>
                <w:t>https://mowik.pl/</w:t>
              </w:r>
            </w:hyperlink>
          </w:p>
          <w:p w14:paraId="64003136" w14:textId="77777777" w:rsidR="00772AF1" w:rsidRPr="00B33112" w:rsidRDefault="00772AF1" w:rsidP="00CD7089">
            <w:pPr>
              <w:spacing w:after="0" w:line="240" w:lineRule="auto"/>
              <w:rPr>
                <w:rFonts w:ascii="Corbel" w:hAnsi="Corbel"/>
                <w:i/>
                <w:sz w:val="24"/>
                <w:szCs w:val="24"/>
              </w:rPr>
            </w:pPr>
            <w:hyperlink r:id="rId14" w:history="1">
              <w:r w:rsidRPr="00B33112">
                <w:rPr>
                  <w:rStyle w:val="Hipercze"/>
                  <w:rFonts w:ascii="Corbel" w:hAnsi="Corbel"/>
                  <w:i/>
                  <w:color w:val="auto"/>
                  <w:sz w:val="24"/>
                  <w:szCs w:val="24"/>
                  <w:u w:val="none"/>
                </w:rPr>
                <w:t>http://www.gumny.com.pl/produkt1.htm</w:t>
              </w:r>
            </w:hyperlink>
          </w:p>
          <w:p w14:paraId="766CD71B" w14:textId="77777777" w:rsidR="00772AF1" w:rsidRPr="00B33112" w:rsidRDefault="00772AF1" w:rsidP="00CD7089">
            <w:pPr>
              <w:spacing w:after="0" w:line="240" w:lineRule="auto"/>
              <w:rPr>
                <w:rFonts w:ascii="Corbel" w:hAnsi="Corbel"/>
                <w:i/>
                <w:sz w:val="24"/>
                <w:szCs w:val="24"/>
              </w:rPr>
            </w:pPr>
            <w:hyperlink r:id="rId15" w:history="1">
              <w:r w:rsidRPr="00B33112">
                <w:rPr>
                  <w:rStyle w:val="Hipercze"/>
                  <w:rFonts w:ascii="Corbel" w:hAnsi="Corbel"/>
                  <w:i/>
                  <w:color w:val="auto"/>
                  <w:sz w:val="24"/>
                  <w:szCs w:val="24"/>
                  <w:u w:val="none"/>
                </w:rPr>
                <w:t>http://openbci.pl/</w:t>
              </w:r>
            </w:hyperlink>
          </w:p>
          <w:p w14:paraId="488515A1" w14:textId="77777777" w:rsidR="00772AF1" w:rsidRPr="00B33112" w:rsidRDefault="00772AF1" w:rsidP="00CD7089">
            <w:pPr>
              <w:spacing w:after="0" w:line="240" w:lineRule="auto"/>
              <w:rPr>
                <w:rFonts w:ascii="Corbel" w:hAnsi="Corbel"/>
                <w:i/>
                <w:sz w:val="24"/>
                <w:szCs w:val="24"/>
              </w:rPr>
            </w:pPr>
            <w:hyperlink r:id="rId16" w:history="1">
              <w:r w:rsidRPr="00B33112">
                <w:rPr>
                  <w:rFonts w:ascii="Corbel" w:hAnsi="Corbel"/>
                  <w:i/>
                  <w:sz w:val="24"/>
                  <w:szCs w:val="24"/>
                </w:rPr>
                <w:t>https://akademia.nask.pl/</w:t>
              </w:r>
            </w:hyperlink>
          </w:p>
          <w:p w14:paraId="349B8DD7" w14:textId="77777777" w:rsidR="00772AF1" w:rsidRPr="00B33112" w:rsidRDefault="00772AF1" w:rsidP="00CD7089">
            <w:pPr>
              <w:spacing w:after="0" w:line="240" w:lineRule="auto"/>
              <w:rPr>
                <w:rFonts w:ascii="Corbel" w:hAnsi="Corbel"/>
                <w:i/>
                <w:sz w:val="24"/>
                <w:szCs w:val="24"/>
              </w:rPr>
            </w:pPr>
            <w:hyperlink r:id="rId17" w:history="1">
              <w:r w:rsidRPr="00B33112">
                <w:rPr>
                  <w:rFonts w:ascii="Corbel" w:hAnsi="Corbel"/>
                  <w:i/>
                  <w:sz w:val="24"/>
                  <w:szCs w:val="24"/>
                </w:rPr>
                <w:t>https://panoptykon.org/</w:t>
              </w:r>
            </w:hyperlink>
          </w:p>
          <w:p w14:paraId="4E9D4E77" w14:textId="77777777" w:rsidR="00772AF1" w:rsidRPr="00B33112" w:rsidRDefault="00772AF1" w:rsidP="00CD7089">
            <w:pPr>
              <w:spacing w:after="0" w:line="240" w:lineRule="auto"/>
              <w:rPr>
                <w:rFonts w:ascii="Corbel" w:hAnsi="Corbel"/>
                <w:i/>
                <w:sz w:val="24"/>
                <w:szCs w:val="24"/>
              </w:rPr>
            </w:pPr>
            <w:hyperlink r:id="rId18" w:history="1">
              <w:r w:rsidRPr="00B33112">
                <w:rPr>
                  <w:rFonts w:ascii="Corbel" w:hAnsi="Corbel"/>
                  <w:i/>
                  <w:sz w:val="24"/>
                  <w:szCs w:val="24"/>
                </w:rPr>
                <w:t>http://edukacjamedialna.edu.pl/</w:t>
              </w:r>
            </w:hyperlink>
          </w:p>
          <w:p w14:paraId="03D81183" w14:textId="77777777" w:rsidR="00772AF1" w:rsidRPr="00B33112" w:rsidRDefault="00772AF1" w:rsidP="00CD7089">
            <w:pPr>
              <w:spacing w:after="0" w:line="240" w:lineRule="auto"/>
              <w:rPr>
                <w:rFonts w:ascii="Corbel" w:hAnsi="Corbel"/>
                <w:i/>
                <w:sz w:val="24"/>
                <w:szCs w:val="24"/>
              </w:rPr>
            </w:pPr>
            <w:hyperlink r:id="rId19" w:history="1">
              <w:r w:rsidRPr="00B33112">
                <w:rPr>
                  <w:rFonts w:ascii="Corbel" w:hAnsi="Corbel"/>
                  <w:i/>
                  <w:sz w:val="24"/>
                  <w:szCs w:val="24"/>
                </w:rPr>
                <w:t>https://cybernauci.edu.pl/</w:t>
              </w:r>
            </w:hyperlink>
          </w:p>
          <w:p w14:paraId="13247FBF" w14:textId="77777777" w:rsidR="00772AF1" w:rsidRPr="00B33112" w:rsidRDefault="00772AF1" w:rsidP="00CD7089">
            <w:pPr>
              <w:spacing w:after="0" w:line="240" w:lineRule="auto"/>
              <w:rPr>
                <w:rFonts w:ascii="Corbel" w:hAnsi="Corbel"/>
                <w:i/>
                <w:sz w:val="24"/>
                <w:szCs w:val="24"/>
              </w:rPr>
            </w:pPr>
            <w:hyperlink r:id="rId20" w:history="1">
              <w:r w:rsidRPr="00B33112">
                <w:rPr>
                  <w:rFonts w:ascii="Corbel" w:hAnsi="Corbel"/>
                  <w:i/>
                  <w:sz w:val="24"/>
                  <w:szCs w:val="24"/>
                </w:rPr>
                <w:t>https://newseumed.org/</w:t>
              </w:r>
            </w:hyperlink>
          </w:p>
          <w:p w14:paraId="7A457BDA" w14:textId="77777777" w:rsidR="00772AF1" w:rsidRPr="00B33112" w:rsidRDefault="00772AF1" w:rsidP="00CD7089">
            <w:pPr>
              <w:spacing w:after="0" w:line="240" w:lineRule="auto"/>
              <w:rPr>
                <w:rFonts w:ascii="Corbel" w:hAnsi="Corbel"/>
                <w:i/>
                <w:sz w:val="24"/>
                <w:szCs w:val="24"/>
              </w:rPr>
            </w:pPr>
            <w:hyperlink r:id="rId21" w:history="1">
              <w:r w:rsidRPr="00B33112">
                <w:rPr>
                  <w:rStyle w:val="Hipercze"/>
                  <w:rFonts w:ascii="Corbel" w:hAnsi="Corbel"/>
                  <w:i/>
                  <w:color w:val="auto"/>
                  <w:sz w:val="24"/>
                  <w:szCs w:val="24"/>
                  <w:u w:val="none"/>
                </w:rPr>
                <w:t>https://www.facebook.com/safety/educators</w:t>
              </w:r>
            </w:hyperlink>
          </w:p>
        </w:tc>
      </w:tr>
    </w:tbl>
    <w:p w14:paraId="554657CC" w14:textId="77777777" w:rsidR="0085747A" w:rsidRPr="00B33112" w:rsidRDefault="0085747A" w:rsidP="00CD708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6A300E2" w14:textId="77777777" w:rsidR="0085747A" w:rsidRPr="00B33112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B33112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3665946D" w14:textId="77777777" w:rsidR="00252422" w:rsidRPr="00B33112" w:rsidRDefault="00252422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1FBE785" w14:textId="77777777" w:rsidR="00252422" w:rsidRPr="00B33112" w:rsidRDefault="00252422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7EDD5EC" w14:textId="77777777" w:rsidR="00252422" w:rsidRPr="00B33112" w:rsidRDefault="00252422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A349B46" w14:textId="77777777" w:rsidR="00252422" w:rsidRPr="00B33112" w:rsidRDefault="00252422" w:rsidP="00252422">
      <w:pPr>
        <w:pStyle w:val="Punktygwne"/>
        <w:spacing w:before="0" w:after="0"/>
        <w:ind w:left="360"/>
        <w:jc w:val="right"/>
        <w:rPr>
          <w:rFonts w:ascii="Corbel" w:hAnsi="Corbel"/>
          <w:szCs w:val="24"/>
        </w:rPr>
      </w:pPr>
    </w:p>
    <w:sectPr w:rsidR="00252422" w:rsidRPr="00B33112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AD53FF" w14:textId="77777777" w:rsidR="00680568" w:rsidRDefault="00680568" w:rsidP="00C16ABF">
      <w:pPr>
        <w:spacing w:after="0" w:line="240" w:lineRule="auto"/>
      </w:pPr>
      <w:r>
        <w:separator/>
      </w:r>
    </w:p>
  </w:endnote>
  <w:endnote w:type="continuationSeparator" w:id="0">
    <w:p w14:paraId="1818EFA3" w14:textId="77777777" w:rsidR="00680568" w:rsidRDefault="00680568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BEC569" w14:textId="77777777" w:rsidR="00680568" w:rsidRDefault="00680568" w:rsidP="00C16ABF">
      <w:pPr>
        <w:spacing w:after="0" w:line="240" w:lineRule="auto"/>
      </w:pPr>
      <w:r>
        <w:separator/>
      </w:r>
    </w:p>
  </w:footnote>
  <w:footnote w:type="continuationSeparator" w:id="0">
    <w:p w14:paraId="48468445" w14:textId="77777777" w:rsidR="00680568" w:rsidRDefault="00680568" w:rsidP="00C16ABF">
      <w:pPr>
        <w:spacing w:after="0" w:line="240" w:lineRule="auto"/>
      </w:pPr>
      <w:r>
        <w:continuationSeparator/>
      </w:r>
    </w:p>
  </w:footnote>
  <w:footnote w:id="1">
    <w:p w14:paraId="488CCC39" w14:textId="77777777" w:rsidR="00886836" w:rsidRDefault="00886836" w:rsidP="00886836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5A7496"/>
    <w:multiLevelType w:val="hybridMultilevel"/>
    <w:tmpl w:val="1C8225D4"/>
    <w:lvl w:ilvl="0" w:tplc="2A1E495E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C0B2D04"/>
    <w:multiLevelType w:val="hybridMultilevel"/>
    <w:tmpl w:val="68AAD3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3E545F"/>
    <w:multiLevelType w:val="hybridMultilevel"/>
    <w:tmpl w:val="F39C45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0799796">
    <w:abstractNumId w:val="1"/>
  </w:num>
  <w:num w:numId="2" w16cid:durableId="1136603600">
    <w:abstractNumId w:val="3"/>
  </w:num>
  <w:num w:numId="3" w16cid:durableId="5521552">
    <w:abstractNumId w:val="2"/>
  </w:num>
  <w:num w:numId="4" w16cid:durableId="312417602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1185"/>
    <w:rsid w:val="00022ECE"/>
    <w:rsid w:val="00042A51"/>
    <w:rsid w:val="00042D2E"/>
    <w:rsid w:val="00044C82"/>
    <w:rsid w:val="00065076"/>
    <w:rsid w:val="000675B1"/>
    <w:rsid w:val="00070ED6"/>
    <w:rsid w:val="000742DC"/>
    <w:rsid w:val="00084C12"/>
    <w:rsid w:val="000919AF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70D2"/>
    <w:rsid w:val="001D657B"/>
    <w:rsid w:val="001D7B54"/>
    <w:rsid w:val="001E0209"/>
    <w:rsid w:val="001F2CA2"/>
    <w:rsid w:val="002078F3"/>
    <w:rsid w:val="002144C0"/>
    <w:rsid w:val="0022477D"/>
    <w:rsid w:val="0022731A"/>
    <w:rsid w:val="002278A9"/>
    <w:rsid w:val="002336F9"/>
    <w:rsid w:val="0024028F"/>
    <w:rsid w:val="00244ABC"/>
    <w:rsid w:val="00252422"/>
    <w:rsid w:val="00275357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E3355"/>
    <w:rsid w:val="002F02A3"/>
    <w:rsid w:val="002F16A4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2400"/>
    <w:rsid w:val="003530DD"/>
    <w:rsid w:val="00363F78"/>
    <w:rsid w:val="00383808"/>
    <w:rsid w:val="003A0A5B"/>
    <w:rsid w:val="003A1176"/>
    <w:rsid w:val="003C0BAE"/>
    <w:rsid w:val="003C3CB1"/>
    <w:rsid w:val="003C7387"/>
    <w:rsid w:val="003D18A9"/>
    <w:rsid w:val="003D6CE2"/>
    <w:rsid w:val="003E1941"/>
    <w:rsid w:val="003E2FE6"/>
    <w:rsid w:val="003E49D5"/>
    <w:rsid w:val="003F205D"/>
    <w:rsid w:val="003F38C0"/>
    <w:rsid w:val="003F7D04"/>
    <w:rsid w:val="004063D2"/>
    <w:rsid w:val="00414E3C"/>
    <w:rsid w:val="0042244A"/>
    <w:rsid w:val="0042745A"/>
    <w:rsid w:val="00431D5C"/>
    <w:rsid w:val="004362C6"/>
    <w:rsid w:val="00437FA2"/>
    <w:rsid w:val="00445970"/>
    <w:rsid w:val="00452D93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206E"/>
    <w:rsid w:val="004A3EEA"/>
    <w:rsid w:val="004A4D1F"/>
    <w:rsid w:val="004D5282"/>
    <w:rsid w:val="004E6E8C"/>
    <w:rsid w:val="004F1551"/>
    <w:rsid w:val="004F55A3"/>
    <w:rsid w:val="004F6EB1"/>
    <w:rsid w:val="0050496F"/>
    <w:rsid w:val="00513B6F"/>
    <w:rsid w:val="00517C63"/>
    <w:rsid w:val="00526ACE"/>
    <w:rsid w:val="005363C4"/>
    <w:rsid w:val="00536BDE"/>
    <w:rsid w:val="00543ACC"/>
    <w:rsid w:val="00547C42"/>
    <w:rsid w:val="0056696D"/>
    <w:rsid w:val="00574EB7"/>
    <w:rsid w:val="00576F96"/>
    <w:rsid w:val="0059484D"/>
    <w:rsid w:val="005A0855"/>
    <w:rsid w:val="005A2BDC"/>
    <w:rsid w:val="005A3196"/>
    <w:rsid w:val="005C080F"/>
    <w:rsid w:val="005C55E5"/>
    <w:rsid w:val="005C696A"/>
    <w:rsid w:val="005E4D88"/>
    <w:rsid w:val="005E5D9C"/>
    <w:rsid w:val="005E6990"/>
    <w:rsid w:val="005E6E85"/>
    <w:rsid w:val="005F31D2"/>
    <w:rsid w:val="00603396"/>
    <w:rsid w:val="00605233"/>
    <w:rsid w:val="0061029B"/>
    <w:rsid w:val="00617230"/>
    <w:rsid w:val="00621CE1"/>
    <w:rsid w:val="00627FC9"/>
    <w:rsid w:val="00647FA8"/>
    <w:rsid w:val="00650C5F"/>
    <w:rsid w:val="00654934"/>
    <w:rsid w:val="006620D9"/>
    <w:rsid w:val="00662BA7"/>
    <w:rsid w:val="00671958"/>
    <w:rsid w:val="00675843"/>
    <w:rsid w:val="00680568"/>
    <w:rsid w:val="00696477"/>
    <w:rsid w:val="006D050F"/>
    <w:rsid w:val="006D6139"/>
    <w:rsid w:val="006E5D65"/>
    <w:rsid w:val="006F1282"/>
    <w:rsid w:val="006F1FBC"/>
    <w:rsid w:val="006F31E2"/>
    <w:rsid w:val="00702848"/>
    <w:rsid w:val="00706544"/>
    <w:rsid w:val="007072BA"/>
    <w:rsid w:val="00711EF6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72AF1"/>
    <w:rsid w:val="0078168C"/>
    <w:rsid w:val="00787C2A"/>
    <w:rsid w:val="00790E27"/>
    <w:rsid w:val="007A03F9"/>
    <w:rsid w:val="007A265C"/>
    <w:rsid w:val="007A4022"/>
    <w:rsid w:val="007A6E6E"/>
    <w:rsid w:val="007A7333"/>
    <w:rsid w:val="007B7FDF"/>
    <w:rsid w:val="007C3299"/>
    <w:rsid w:val="007C3BCC"/>
    <w:rsid w:val="007C4546"/>
    <w:rsid w:val="007D6E56"/>
    <w:rsid w:val="007E45AB"/>
    <w:rsid w:val="007F177C"/>
    <w:rsid w:val="007F3572"/>
    <w:rsid w:val="007F4155"/>
    <w:rsid w:val="007F659B"/>
    <w:rsid w:val="0081554D"/>
    <w:rsid w:val="0081707E"/>
    <w:rsid w:val="008449B3"/>
    <w:rsid w:val="008552A2"/>
    <w:rsid w:val="00856911"/>
    <w:rsid w:val="0085747A"/>
    <w:rsid w:val="00884922"/>
    <w:rsid w:val="00885F64"/>
    <w:rsid w:val="00886836"/>
    <w:rsid w:val="008917F9"/>
    <w:rsid w:val="008A45F7"/>
    <w:rsid w:val="008A6CFE"/>
    <w:rsid w:val="008C0CC0"/>
    <w:rsid w:val="008C19A9"/>
    <w:rsid w:val="008C379D"/>
    <w:rsid w:val="008C4D8D"/>
    <w:rsid w:val="008C5147"/>
    <w:rsid w:val="008C5359"/>
    <w:rsid w:val="008C5363"/>
    <w:rsid w:val="008D3DFB"/>
    <w:rsid w:val="008E22E6"/>
    <w:rsid w:val="008E64F4"/>
    <w:rsid w:val="008F12C9"/>
    <w:rsid w:val="008F6E29"/>
    <w:rsid w:val="00916188"/>
    <w:rsid w:val="009164C1"/>
    <w:rsid w:val="00923D7D"/>
    <w:rsid w:val="009508DF"/>
    <w:rsid w:val="00950DAC"/>
    <w:rsid w:val="00954A07"/>
    <w:rsid w:val="00997F14"/>
    <w:rsid w:val="009A78D9"/>
    <w:rsid w:val="009B33DF"/>
    <w:rsid w:val="009C2975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18CF"/>
    <w:rsid w:val="00A2245B"/>
    <w:rsid w:val="00A30110"/>
    <w:rsid w:val="00A36899"/>
    <w:rsid w:val="00A371F6"/>
    <w:rsid w:val="00A40A57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D783F"/>
    <w:rsid w:val="00AE1160"/>
    <w:rsid w:val="00AE203C"/>
    <w:rsid w:val="00AE2E74"/>
    <w:rsid w:val="00AE5FCB"/>
    <w:rsid w:val="00AF2C1E"/>
    <w:rsid w:val="00B06142"/>
    <w:rsid w:val="00B135B1"/>
    <w:rsid w:val="00B14D38"/>
    <w:rsid w:val="00B3130B"/>
    <w:rsid w:val="00B33112"/>
    <w:rsid w:val="00B34768"/>
    <w:rsid w:val="00B40ADB"/>
    <w:rsid w:val="00B43B77"/>
    <w:rsid w:val="00B43E80"/>
    <w:rsid w:val="00B607DB"/>
    <w:rsid w:val="00B66529"/>
    <w:rsid w:val="00B70971"/>
    <w:rsid w:val="00B75946"/>
    <w:rsid w:val="00B8056E"/>
    <w:rsid w:val="00B819C8"/>
    <w:rsid w:val="00B822F9"/>
    <w:rsid w:val="00B82308"/>
    <w:rsid w:val="00B90885"/>
    <w:rsid w:val="00BB520A"/>
    <w:rsid w:val="00BD3869"/>
    <w:rsid w:val="00BD66E9"/>
    <w:rsid w:val="00BD6FF4"/>
    <w:rsid w:val="00BE69B6"/>
    <w:rsid w:val="00BF2C41"/>
    <w:rsid w:val="00C058B4"/>
    <w:rsid w:val="00C05F44"/>
    <w:rsid w:val="00C131B5"/>
    <w:rsid w:val="00C16ABF"/>
    <w:rsid w:val="00C170AE"/>
    <w:rsid w:val="00C2519F"/>
    <w:rsid w:val="00C26CB7"/>
    <w:rsid w:val="00C324C1"/>
    <w:rsid w:val="00C36992"/>
    <w:rsid w:val="00C37697"/>
    <w:rsid w:val="00C56036"/>
    <w:rsid w:val="00C61DC5"/>
    <w:rsid w:val="00C67E92"/>
    <w:rsid w:val="00C70A26"/>
    <w:rsid w:val="00C766DF"/>
    <w:rsid w:val="00C77140"/>
    <w:rsid w:val="00C903C9"/>
    <w:rsid w:val="00C94B98"/>
    <w:rsid w:val="00C97379"/>
    <w:rsid w:val="00CA2B96"/>
    <w:rsid w:val="00CA5089"/>
    <w:rsid w:val="00CB2102"/>
    <w:rsid w:val="00CD6897"/>
    <w:rsid w:val="00CD7089"/>
    <w:rsid w:val="00CE5BAC"/>
    <w:rsid w:val="00CF25BE"/>
    <w:rsid w:val="00CF78ED"/>
    <w:rsid w:val="00D02B25"/>
    <w:rsid w:val="00D02EBA"/>
    <w:rsid w:val="00D02FA9"/>
    <w:rsid w:val="00D17369"/>
    <w:rsid w:val="00D17C3C"/>
    <w:rsid w:val="00D26B2C"/>
    <w:rsid w:val="00D352C9"/>
    <w:rsid w:val="00D425B2"/>
    <w:rsid w:val="00D428D6"/>
    <w:rsid w:val="00D552B2"/>
    <w:rsid w:val="00D608D1"/>
    <w:rsid w:val="00D623E3"/>
    <w:rsid w:val="00D6607B"/>
    <w:rsid w:val="00D74119"/>
    <w:rsid w:val="00D8075B"/>
    <w:rsid w:val="00D8678B"/>
    <w:rsid w:val="00DA2114"/>
    <w:rsid w:val="00DB070F"/>
    <w:rsid w:val="00DC4D2A"/>
    <w:rsid w:val="00DE09C0"/>
    <w:rsid w:val="00DE4A14"/>
    <w:rsid w:val="00DF320D"/>
    <w:rsid w:val="00DF6FFF"/>
    <w:rsid w:val="00DF71C8"/>
    <w:rsid w:val="00E01085"/>
    <w:rsid w:val="00E07038"/>
    <w:rsid w:val="00E129B8"/>
    <w:rsid w:val="00E21E7D"/>
    <w:rsid w:val="00E22FBC"/>
    <w:rsid w:val="00E24BF5"/>
    <w:rsid w:val="00E25338"/>
    <w:rsid w:val="00E3620F"/>
    <w:rsid w:val="00E51E44"/>
    <w:rsid w:val="00E63348"/>
    <w:rsid w:val="00E742AA"/>
    <w:rsid w:val="00E77E88"/>
    <w:rsid w:val="00E8107D"/>
    <w:rsid w:val="00E82B00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2AFD"/>
    <w:rsid w:val="00F17567"/>
    <w:rsid w:val="00F20DC4"/>
    <w:rsid w:val="00F27A7B"/>
    <w:rsid w:val="00F37698"/>
    <w:rsid w:val="00F526AF"/>
    <w:rsid w:val="00F52B56"/>
    <w:rsid w:val="00F617C3"/>
    <w:rsid w:val="00F63EEC"/>
    <w:rsid w:val="00F7066B"/>
    <w:rsid w:val="00F83B28"/>
    <w:rsid w:val="00F974DA"/>
    <w:rsid w:val="00FA46E5"/>
    <w:rsid w:val="00FB7DBA"/>
    <w:rsid w:val="00FC1C25"/>
    <w:rsid w:val="00FC3F45"/>
    <w:rsid w:val="00FD1570"/>
    <w:rsid w:val="00FD1664"/>
    <w:rsid w:val="00FD503F"/>
    <w:rsid w:val="00FD555A"/>
    <w:rsid w:val="00FD7589"/>
    <w:rsid w:val="00FE0FFA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608EB2"/>
  <w15:docId w15:val="{EBB54021-37A7-4566-8EBB-5B59A40A7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4063D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rsid w:val="004063D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siegarnia.pwn.pl/wydawca/Wydawnictwo-Naukowe-PWN,w,69500989" TargetMode="External"/><Relationship Id="rId13" Type="http://schemas.openxmlformats.org/officeDocument/2006/relationships/hyperlink" Target="https://mowik.pl/" TargetMode="External"/><Relationship Id="rId18" Type="http://schemas.openxmlformats.org/officeDocument/2006/relationships/hyperlink" Target="http://edukacjamedialna.edu.pl/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facebook.com/safety/educators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systemsensor.pl/" TargetMode="External"/><Relationship Id="rId17" Type="http://schemas.openxmlformats.org/officeDocument/2006/relationships/hyperlink" Target="https://panoptykon.org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akademia.nask.pl/" TargetMode="External"/><Relationship Id="rId20" Type="http://schemas.openxmlformats.org/officeDocument/2006/relationships/hyperlink" Target="https://newseumed.org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taniaksiazka.pl/autor/miroslaw-z-babiarz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openbci.pl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www.taniaksiazka.pl/autor/karol-bidzinski" TargetMode="External"/><Relationship Id="rId19" Type="http://schemas.openxmlformats.org/officeDocument/2006/relationships/hyperlink" Target="https://cybernauci.edu.pl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taniaksiazka.pl/autor/alicja-giermakowska" TargetMode="External"/><Relationship Id="rId14" Type="http://schemas.openxmlformats.org/officeDocument/2006/relationships/hyperlink" Target="http://www.gumny.com.pl/produkt1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E16305-D9D8-4392-8110-6ACC8D22FA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638</TotalTime>
  <Pages>5</Pages>
  <Words>1267</Words>
  <Characters>7605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Ekostrug</cp:lastModifiedBy>
  <cp:revision>3</cp:revision>
  <cp:lastPrinted>2019-02-06T12:12:00Z</cp:lastPrinted>
  <dcterms:created xsi:type="dcterms:W3CDTF">2026-06-09T04:01:00Z</dcterms:created>
  <dcterms:modified xsi:type="dcterms:W3CDTF">2026-06-09T19:19:00Z</dcterms:modified>
</cp:coreProperties>
</file>